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B55E5" w14:textId="679B3436" w:rsidR="001A5B93" w:rsidRPr="00466346" w:rsidRDefault="001A5B93" w:rsidP="007578AD">
      <w:pPr>
        <w:pStyle w:val="Header"/>
        <w:tabs>
          <w:tab w:val="center" w:pos="4536"/>
          <w:tab w:val="right" w:pos="9356"/>
          <w:tab w:val="right" w:pos="9781"/>
        </w:tabs>
        <w:ind w:right="-58"/>
        <w:jc w:val="both"/>
        <w:rPr>
          <w:rFonts w:cs="Arial"/>
          <w:bCs/>
          <w:sz w:val="28"/>
        </w:rPr>
      </w:pPr>
      <w:bookmarkStart w:id="0" w:name="historyclause"/>
      <w:bookmarkStart w:id="1" w:name="_Toc383764588"/>
      <w:bookmarkStart w:id="2" w:name="_GoBack"/>
      <w:bookmarkEnd w:id="2"/>
      <w:r w:rsidRPr="00466346">
        <w:rPr>
          <w:rFonts w:cs="Arial"/>
          <w:bCs/>
          <w:sz w:val="28"/>
        </w:rPr>
        <w:t>3GPP TSG RAN WG1 Meeting #9</w:t>
      </w:r>
      <w:r w:rsidR="00C94704" w:rsidRPr="00466346">
        <w:rPr>
          <w:rFonts w:cs="Arial"/>
          <w:bCs/>
          <w:sz w:val="28"/>
        </w:rPr>
        <w:t>8</w:t>
      </w:r>
      <w:r w:rsidRPr="00466346">
        <w:rPr>
          <w:rFonts w:cs="Arial"/>
          <w:bCs/>
          <w:sz w:val="28"/>
        </w:rPr>
        <w:t xml:space="preserve"> </w:t>
      </w:r>
      <w:r w:rsidRPr="00466346">
        <w:rPr>
          <w:rFonts w:cs="Arial"/>
          <w:bCs/>
          <w:sz w:val="28"/>
        </w:rPr>
        <w:tab/>
      </w:r>
      <w:r w:rsidR="002E1BAB" w:rsidRPr="00466346">
        <w:rPr>
          <w:rFonts w:cs="Arial"/>
          <w:bCs/>
          <w:sz w:val="28"/>
        </w:rPr>
        <w:t>R1-1908411</w:t>
      </w:r>
    </w:p>
    <w:p w14:paraId="5E7B0E94" w14:textId="528FB14B" w:rsidR="001A5B93" w:rsidRPr="00466346" w:rsidRDefault="0010237F" w:rsidP="007578AD">
      <w:pPr>
        <w:pStyle w:val="Header"/>
        <w:tabs>
          <w:tab w:val="center" w:pos="4536"/>
          <w:tab w:val="right" w:pos="8280"/>
          <w:tab w:val="right" w:pos="9781"/>
        </w:tabs>
        <w:ind w:right="-58"/>
        <w:jc w:val="both"/>
        <w:rPr>
          <w:rFonts w:cs="Arial"/>
          <w:bCs/>
          <w:sz w:val="28"/>
          <w:szCs w:val="24"/>
          <w:lang w:eastAsia="zh-TW"/>
        </w:rPr>
      </w:pPr>
      <w:hyperlink r:id="rId13" w:tgtFrame="_blank" w:history="1">
        <w:r w:rsidR="00C94704" w:rsidRPr="00466346">
          <w:rPr>
            <w:bCs/>
            <w:sz w:val="28"/>
          </w:rPr>
          <w:t>Prague</w:t>
        </w:r>
      </w:hyperlink>
      <w:r w:rsidR="001A5B93" w:rsidRPr="00466346">
        <w:rPr>
          <w:rFonts w:cs="Arial"/>
          <w:bCs/>
          <w:sz w:val="28"/>
        </w:rPr>
        <w:t xml:space="preserve">, </w:t>
      </w:r>
      <w:r w:rsidR="00C94704" w:rsidRPr="00466346">
        <w:rPr>
          <w:rFonts w:cs="Arial"/>
          <w:bCs/>
          <w:sz w:val="28"/>
        </w:rPr>
        <w:t>Czech Republic</w:t>
      </w:r>
      <w:r w:rsidR="001A5B93" w:rsidRPr="00466346">
        <w:rPr>
          <w:rFonts w:cs="Arial"/>
          <w:bCs/>
          <w:sz w:val="28"/>
        </w:rPr>
        <w:t xml:space="preserve">, </w:t>
      </w:r>
      <w:r w:rsidR="00C94704" w:rsidRPr="00466346">
        <w:rPr>
          <w:rFonts w:cs="Arial"/>
          <w:bCs/>
          <w:sz w:val="28"/>
        </w:rPr>
        <w:t>Aug</w:t>
      </w:r>
      <w:r w:rsidR="00C94704" w:rsidRPr="00466346">
        <w:rPr>
          <w:rFonts w:cs="Arial"/>
          <w:bCs/>
          <w:sz w:val="28"/>
          <w:szCs w:val="24"/>
          <w:lang w:eastAsia="zh-TW"/>
        </w:rPr>
        <w:t>ust 26</w:t>
      </w:r>
      <w:r w:rsidR="001A5B93" w:rsidRPr="00466346">
        <w:rPr>
          <w:rFonts w:cs="Arial"/>
          <w:bCs/>
          <w:sz w:val="28"/>
          <w:szCs w:val="24"/>
          <w:vertAlign w:val="superscript"/>
          <w:lang w:eastAsia="zh-TW"/>
        </w:rPr>
        <w:t>th</w:t>
      </w:r>
      <w:r w:rsidR="00C94704" w:rsidRPr="00466346">
        <w:rPr>
          <w:rFonts w:cs="Arial"/>
          <w:bCs/>
          <w:sz w:val="28"/>
          <w:szCs w:val="24"/>
          <w:lang w:eastAsia="zh-TW"/>
        </w:rPr>
        <w:t>– 30</w:t>
      </w:r>
      <w:r w:rsidR="001A5B93" w:rsidRPr="00466346">
        <w:rPr>
          <w:rFonts w:cs="Arial"/>
          <w:bCs/>
          <w:sz w:val="28"/>
          <w:szCs w:val="24"/>
          <w:vertAlign w:val="superscript"/>
          <w:lang w:eastAsia="zh-TW"/>
        </w:rPr>
        <w:t>th</w:t>
      </w:r>
      <w:r w:rsidR="001A5B93" w:rsidRPr="00466346">
        <w:rPr>
          <w:rFonts w:cs="Arial"/>
          <w:bCs/>
          <w:sz w:val="28"/>
          <w:szCs w:val="24"/>
          <w:lang w:eastAsia="zh-TW"/>
        </w:rPr>
        <w:t>, 2019</w:t>
      </w:r>
    </w:p>
    <w:p w14:paraId="4FCC77C0" w14:textId="77777777" w:rsidR="006D07E5" w:rsidRPr="00466346" w:rsidRDefault="006D07E5" w:rsidP="007578AD">
      <w:pPr>
        <w:pStyle w:val="Header"/>
        <w:tabs>
          <w:tab w:val="center" w:pos="4536"/>
          <w:tab w:val="right" w:pos="8280"/>
          <w:tab w:val="right" w:pos="9781"/>
        </w:tabs>
        <w:ind w:right="-58"/>
        <w:jc w:val="both"/>
        <w:rPr>
          <w:rFonts w:cs="Arial"/>
          <w:bCs/>
          <w:sz w:val="28"/>
          <w:szCs w:val="24"/>
          <w:lang w:eastAsia="zh-TW"/>
        </w:rPr>
      </w:pPr>
    </w:p>
    <w:p w14:paraId="721ADF02" w14:textId="2FBF99E7" w:rsidR="006517D0" w:rsidRPr="00466346" w:rsidRDefault="006517D0" w:rsidP="007578AD">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DC45CB" w:rsidRPr="00466346">
        <w:rPr>
          <w:rFonts w:cs="Arial"/>
          <w:bCs/>
          <w:sz w:val="28"/>
          <w:szCs w:val="24"/>
          <w:lang w:val="en-US" w:eastAsia="zh-TW"/>
        </w:rPr>
        <w:t>7.2.6</w:t>
      </w:r>
      <w:r w:rsidR="0044710D" w:rsidRPr="00466346">
        <w:rPr>
          <w:rFonts w:cs="Arial"/>
          <w:bCs/>
          <w:sz w:val="28"/>
          <w:szCs w:val="24"/>
          <w:lang w:val="en-US" w:eastAsia="zh-TW"/>
        </w:rPr>
        <w:t>.4</w:t>
      </w:r>
    </w:p>
    <w:p w14:paraId="0BEA3CE7" w14:textId="77777777" w:rsidR="006517D0" w:rsidRPr="00466346" w:rsidRDefault="006517D0" w:rsidP="007578AD">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342F100F" w14:textId="4D6A320C" w:rsidR="006517D0" w:rsidRPr="00466346" w:rsidRDefault="006517D0" w:rsidP="007578AD">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A5B93" w:rsidRPr="00466346">
        <w:rPr>
          <w:rFonts w:eastAsia="MS Mincho" w:cs="Arial"/>
          <w:bCs/>
          <w:sz w:val="28"/>
          <w:szCs w:val="24"/>
          <w:lang w:val="en-US"/>
        </w:rPr>
        <w:t>Enhancements to eURLLC scheduling/HARQ</w:t>
      </w:r>
    </w:p>
    <w:p w14:paraId="0C87D463" w14:textId="77777777" w:rsidR="006517D0" w:rsidRPr="00466346" w:rsidRDefault="006517D0" w:rsidP="007578AD">
      <w:pPr>
        <w:pStyle w:val="Header"/>
        <w:tabs>
          <w:tab w:val="center" w:pos="4536"/>
          <w:tab w:val="right" w:pos="8280"/>
          <w:tab w:val="right" w:pos="9781"/>
        </w:tabs>
        <w:spacing w:after="120"/>
        <w:ind w:right="-58"/>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00791352" w:rsidRPr="00466346">
        <w:rPr>
          <w:rFonts w:eastAsia="MS Mincho" w:cs="Arial"/>
          <w:bCs/>
          <w:sz w:val="28"/>
          <w:szCs w:val="24"/>
          <w:lang w:val="en-US"/>
        </w:rPr>
        <w:t>Discussion</w:t>
      </w:r>
      <w:r w:rsidR="00297FB4" w:rsidRPr="00466346">
        <w:rPr>
          <w:rFonts w:eastAsia="MS Mincho" w:cs="Arial"/>
          <w:bCs/>
          <w:sz w:val="28"/>
          <w:szCs w:val="24"/>
          <w:lang w:val="en-US"/>
        </w:rPr>
        <w:t xml:space="preserve"> and Decision</w:t>
      </w:r>
    </w:p>
    <w:bookmarkEnd w:id="0"/>
    <w:bookmarkEnd w:id="1"/>
    <w:p w14:paraId="51EB91A3" w14:textId="77777777" w:rsidR="002D44AF" w:rsidRPr="00466346" w:rsidRDefault="002D44AF" w:rsidP="007578AD">
      <w:pPr>
        <w:pStyle w:val="Heading1"/>
        <w:jc w:val="both"/>
      </w:pPr>
      <w:r w:rsidRPr="00466346">
        <w:rPr>
          <w:rFonts w:hint="eastAsia"/>
          <w:lang w:eastAsia="zh-TW"/>
        </w:rPr>
        <w:t>Introduction</w:t>
      </w:r>
    </w:p>
    <w:p w14:paraId="2C807BC3" w14:textId="77777777" w:rsidR="004E1C3E" w:rsidRPr="00466346" w:rsidRDefault="004E1C3E" w:rsidP="007578AD">
      <w:pPr>
        <w:pStyle w:val="BodyText"/>
        <w:jc w:val="both"/>
        <w:rPr>
          <w:bCs/>
          <w:lang w:val="en-US"/>
        </w:rPr>
      </w:pPr>
      <w:r w:rsidRPr="00466346">
        <w:rPr>
          <w:kern w:val="2"/>
          <w:lang w:eastAsia="zh-CN"/>
        </w:rPr>
        <w:t xml:space="preserve">In </w:t>
      </w:r>
      <w:r w:rsidRPr="00466346">
        <w:t xml:space="preserve">RAN#83 plenary meeting, the eURLLC WI has been approved.  </w:t>
      </w:r>
      <w:r w:rsidRPr="00466346">
        <w:rPr>
          <w:bCs/>
          <w:lang w:val="en-US"/>
        </w:rPr>
        <w:t xml:space="preserve">The objective of this WI is to specify enhancements to URLLC following the recommendations from the Rel-16 SI on physical Layer Enhancements for NR-URLLC Communication. </w:t>
      </w:r>
    </w:p>
    <w:p w14:paraId="48891751" w14:textId="2FFB1E48" w:rsidR="004E1C3E" w:rsidRPr="00466346" w:rsidRDefault="004E1C3E" w:rsidP="007578AD">
      <w:pPr>
        <w:pStyle w:val="BodyText"/>
        <w:jc w:val="both"/>
        <w:rPr>
          <w:bCs/>
          <w:lang w:val="en-US"/>
        </w:rPr>
      </w:pPr>
      <w:r w:rsidRPr="00466346">
        <w:rPr>
          <w:bCs/>
          <w:lang w:val="en-US"/>
        </w:rPr>
        <w:t>Specifications for scheduling and HARQ enhancements</w:t>
      </w:r>
      <w:r w:rsidR="008E43F7" w:rsidRPr="00466346">
        <w:rPr>
          <w:bCs/>
          <w:lang w:val="en-US"/>
        </w:rPr>
        <w:t xml:space="preserve"> and for handling of DL data/data resource conflicts</w:t>
      </w:r>
      <w:r w:rsidRPr="00466346">
        <w:rPr>
          <w:bCs/>
          <w:lang w:val="en-US"/>
        </w:rPr>
        <w:t xml:space="preserve"> were captured in the WID objectives and the following enhancements were listed:  </w:t>
      </w:r>
    </w:p>
    <w:p w14:paraId="1013DA04" w14:textId="77777777" w:rsidR="004E1C3E" w:rsidRPr="00466346" w:rsidRDefault="004E1C3E" w:rsidP="007578AD">
      <w:pPr>
        <w:numPr>
          <w:ilvl w:val="0"/>
          <w:numId w:val="3"/>
        </w:numPr>
        <w:overflowPunct w:val="0"/>
        <w:autoSpaceDE w:val="0"/>
        <w:autoSpaceDN w:val="0"/>
        <w:adjustRightInd w:val="0"/>
        <w:spacing w:after="0"/>
        <w:jc w:val="both"/>
        <w:textAlignment w:val="baseline"/>
        <w:rPr>
          <w:bCs/>
          <w:lang w:val="en-US"/>
        </w:rPr>
      </w:pPr>
      <w:r w:rsidRPr="00466346">
        <w:rPr>
          <w:rFonts w:hint="eastAsia"/>
          <w:bCs/>
          <w:lang w:val="en-US" w:eastAsia="zh-CN"/>
        </w:rPr>
        <w:t>O</w:t>
      </w:r>
      <w:r w:rsidRPr="00466346">
        <w:rPr>
          <w:lang w:val="en-US" w:eastAsia="ja-JP"/>
        </w:rPr>
        <w:t>ut</w:t>
      </w:r>
      <w:r w:rsidRPr="00466346">
        <w:rPr>
          <w:lang w:eastAsia="ja-JP"/>
        </w:rPr>
        <w:t>-of-order HARQ-ACK associated with PDSCHs with different HARQ process IDs</w:t>
      </w:r>
    </w:p>
    <w:p w14:paraId="649F7BC8" w14:textId="77777777" w:rsidR="004E1C3E" w:rsidRPr="00466346" w:rsidRDefault="004E1C3E" w:rsidP="007578AD">
      <w:pPr>
        <w:numPr>
          <w:ilvl w:val="0"/>
          <w:numId w:val="3"/>
        </w:numPr>
        <w:overflowPunct w:val="0"/>
        <w:autoSpaceDE w:val="0"/>
        <w:autoSpaceDN w:val="0"/>
        <w:adjustRightInd w:val="0"/>
        <w:spacing w:after="0"/>
        <w:jc w:val="both"/>
        <w:textAlignment w:val="baseline"/>
        <w:rPr>
          <w:bCs/>
          <w:lang w:val="en-US"/>
        </w:rPr>
      </w:pPr>
      <w:r w:rsidRPr="00466346">
        <w:rPr>
          <w:bCs/>
          <w:lang w:val="en-US" w:eastAsia="zh-CN"/>
        </w:rPr>
        <w:t>Out</w:t>
      </w:r>
      <w:r w:rsidRPr="00466346">
        <w:rPr>
          <w:lang w:eastAsia="ja-JP"/>
        </w:rPr>
        <w:t>-of-order PUSCH scheduling associated with different HARQ process IDs, including overlapping PUSCHs and non-overlapping PUSCHs in time-domain</w:t>
      </w:r>
    </w:p>
    <w:p w14:paraId="555C8790" w14:textId="77777777" w:rsidR="004E1C3E" w:rsidRPr="00466346" w:rsidRDefault="004E1C3E" w:rsidP="007578AD">
      <w:pPr>
        <w:numPr>
          <w:ilvl w:val="0"/>
          <w:numId w:val="3"/>
        </w:numPr>
        <w:overflowPunct w:val="0"/>
        <w:autoSpaceDE w:val="0"/>
        <w:autoSpaceDN w:val="0"/>
        <w:adjustRightInd w:val="0"/>
        <w:spacing w:after="0"/>
        <w:jc w:val="both"/>
        <w:textAlignment w:val="baseline"/>
        <w:rPr>
          <w:bCs/>
          <w:lang w:val="en-US"/>
        </w:rPr>
      </w:pPr>
      <w:r w:rsidRPr="00466346">
        <w:rPr>
          <w:lang w:eastAsia="ja-JP"/>
        </w:rPr>
        <w:t xml:space="preserve">Methods to handle DL data/data resource conflicts for overlapping PDSCHs in time-domain, scheduled by dynamic DL assignments </w:t>
      </w:r>
    </w:p>
    <w:p w14:paraId="5F4EE3A9" w14:textId="663D027F" w:rsidR="004E1C3E" w:rsidRPr="00466346" w:rsidRDefault="004E1C3E" w:rsidP="007578AD">
      <w:pPr>
        <w:spacing w:after="120"/>
        <w:jc w:val="both"/>
        <w:textAlignment w:val="center"/>
      </w:pPr>
      <w:r w:rsidRPr="00466346">
        <w:t xml:space="preserve">In this contribution, we discuss our views on how to enhance HARQ and scheduling to meet the URLLC requirements. </w:t>
      </w:r>
      <w:r w:rsidRPr="00466346">
        <w:rPr>
          <w:rFonts w:eastAsia="SimSun"/>
          <w:lang w:val="en-US" w:eastAsia="zh-CN"/>
        </w:rPr>
        <w:t xml:space="preserve">We also share our views on how </w:t>
      </w:r>
      <w:r w:rsidRPr="00466346">
        <w:t xml:space="preserve">to support out-of-order HARQ feedback </w:t>
      </w:r>
      <w:r w:rsidR="002907CD" w:rsidRPr="00466346">
        <w:t xml:space="preserve">and </w:t>
      </w:r>
      <w:r w:rsidR="002907CD" w:rsidRPr="00466346">
        <w:rPr>
          <w:rFonts w:hint="eastAsia"/>
          <w:bCs/>
          <w:lang w:val="en-US" w:eastAsia="zh-CN"/>
        </w:rPr>
        <w:t>o</w:t>
      </w:r>
      <w:r w:rsidR="002907CD" w:rsidRPr="00466346">
        <w:rPr>
          <w:lang w:val="en-US" w:eastAsia="ja-JP"/>
        </w:rPr>
        <w:t>ut</w:t>
      </w:r>
      <w:r w:rsidR="002907CD" w:rsidRPr="00466346">
        <w:rPr>
          <w:lang w:eastAsia="ja-JP"/>
        </w:rPr>
        <w:t>-of-order PUSCH scheduling</w:t>
      </w:r>
      <w:r w:rsidR="002907CD" w:rsidRPr="00466346">
        <w:t xml:space="preserve"> </w:t>
      </w:r>
      <w:r w:rsidRPr="00466346">
        <w:t xml:space="preserve">in Rel-16 and how </w:t>
      </w:r>
      <w:r w:rsidRPr="00466346">
        <w:rPr>
          <w:lang w:eastAsia="ja-JP"/>
        </w:rPr>
        <w:t>to handle DL data/data resource conflicts</w:t>
      </w:r>
      <w:r w:rsidR="008E43F7" w:rsidRPr="00466346">
        <w:rPr>
          <w:lang w:eastAsia="ja-JP"/>
        </w:rPr>
        <w:t xml:space="preserve"> for overlapping PDSCHs</w:t>
      </w:r>
      <w:r w:rsidR="00E34B26" w:rsidRPr="00466346">
        <w:rPr>
          <w:lang w:eastAsia="ja-JP"/>
        </w:rPr>
        <w:t>/PUSCHs</w:t>
      </w:r>
      <w:r w:rsidR="008E43F7" w:rsidRPr="00466346">
        <w:rPr>
          <w:lang w:eastAsia="ja-JP"/>
        </w:rPr>
        <w:t xml:space="preserve"> in time-domain</w:t>
      </w:r>
      <w:r w:rsidRPr="00466346">
        <w:t>.</w:t>
      </w:r>
    </w:p>
    <w:p w14:paraId="433BEDA9" w14:textId="78003130" w:rsidR="00895C43" w:rsidRPr="00466346" w:rsidRDefault="00895C43" w:rsidP="007578AD">
      <w:pPr>
        <w:pStyle w:val="Heading1"/>
        <w:jc w:val="both"/>
      </w:pPr>
      <w:r w:rsidRPr="00466346">
        <w:t>Out-of-order HARQ and scheduling</w:t>
      </w:r>
    </w:p>
    <w:p w14:paraId="2B440EC4" w14:textId="48F12594" w:rsidR="00020625" w:rsidRPr="00466346" w:rsidRDefault="00020625" w:rsidP="007578AD">
      <w:pPr>
        <w:jc w:val="both"/>
        <w:rPr>
          <w:rFonts w:eastAsia="Times New Roman"/>
          <w:lang w:val="en-US" w:eastAsia="ja-JP"/>
        </w:rPr>
      </w:pPr>
      <w:r w:rsidRPr="00466346">
        <w:rPr>
          <w:rFonts w:eastAsia="Times New Roman"/>
          <w:lang w:val="en-US" w:eastAsia="ja-JP"/>
        </w:rPr>
        <w:t xml:space="preserve">The following agreements have been made in </w:t>
      </w:r>
      <w:r w:rsidRPr="00466346">
        <w:rPr>
          <w:lang w:val="en-US"/>
        </w:rPr>
        <w:t xml:space="preserve">RAN1#96 </w:t>
      </w:r>
      <w:r w:rsidRPr="00466346">
        <w:rPr>
          <w:lang w:val="en-US"/>
        </w:rPr>
        <w:fldChar w:fldCharType="begin"/>
      </w:r>
      <w:r w:rsidRPr="00466346">
        <w:rPr>
          <w:lang w:val="en-US"/>
        </w:rPr>
        <w:instrText xml:space="preserve"> REF _Ref4488107 \r \h </w:instrText>
      </w:r>
      <w:r w:rsidR="007578AD">
        <w:rPr>
          <w:lang w:val="en-US"/>
        </w:rPr>
        <w:instrText xml:space="preserve"> \* MERGEFORMAT </w:instrText>
      </w:r>
      <w:r w:rsidRPr="00466346">
        <w:rPr>
          <w:lang w:val="en-US"/>
        </w:rPr>
      </w:r>
      <w:r w:rsidRPr="00466346">
        <w:rPr>
          <w:lang w:val="en-US"/>
        </w:rPr>
        <w:fldChar w:fldCharType="separate"/>
      </w:r>
      <w:r w:rsidR="00800661" w:rsidRPr="00466346">
        <w:rPr>
          <w:lang w:val="en-US"/>
        </w:rPr>
        <w:t>[4]</w:t>
      </w:r>
      <w:r w:rsidRPr="00466346">
        <w:rPr>
          <w:lang w:val="en-US"/>
        </w:rPr>
        <w:fldChar w:fldCharType="end"/>
      </w:r>
      <w:r w:rsidRPr="00466346">
        <w:rPr>
          <w:lang w:val="en-US"/>
        </w:rPr>
        <w:t xml:space="preserve"> regarding </w:t>
      </w:r>
      <w:r w:rsidRPr="00466346">
        <w:rPr>
          <w:rFonts w:hint="eastAsia"/>
          <w:bCs/>
          <w:lang w:val="en-US" w:eastAsia="zh-CN"/>
        </w:rPr>
        <w:t>o</w:t>
      </w:r>
      <w:r w:rsidRPr="00466346">
        <w:rPr>
          <w:lang w:val="en-US" w:eastAsia="ja-JP"/>
        </w:rPr>
        <w:t>ut</w:t>
      </w:r>
      <w:r w:rsidRPr="00466346">
        <w:rPr>
          <w:lang w:eastAsia="ja-JP"/>
        </w:rPr>
        <w:t xml:space="preserve">-of-order HARQ-ACK and </w:t>
      </w:r>
      <w:r w:rsidRPr="00466346">
        <w:rPr>
          <w:bCs/>
          <w:lang w:val="en-US" w:eastAsia="zh-CN"/>
        </w:rPr>
        <w:t>out</w:t>
      </w:r>
      <w:r w:rsidRPr="00466346">
        <w:rPr>
          <w:lang w:eastAsia="ja-JP"/>
        </w:rPr>
        <w:t>-of-order PUSCH scheduling for</w:t>
      </w:r>
      <w:r w:rsidRPr="00466346">
        <w:rPr>
          <w:lang w:val="en-US"/>
        </w:rPr>
        <w:t xml:space="preserve"> </w:t>
      </w:r>
      <w:r w:rsidRPr="00466346">
        <w:rPr>
          <w:kern w:val="2"/>
          <w:lang w:eastAsia="zh-CN"/>
        </w:rPr>
        <w:t xml:space="preserve">Rel-16 NR </w:t>
      </w:r>
      <w:r w:rsidR="00106762" w:rsidRPr="00466346">
        <w:rPr>
          <w:kern w:val="2"/>
          <w:lang w:eastAsia="zh-CN"/>
        </w:rPr>
        <w:t>URLLC:</w:t>
      </w:r>
    </w:p>
    <w:p w14:paraId="1A6D0170" w14:textId="77777777" w:rsidR="00106762" w:rsidRPr="00466346" w:rsidRDefault="00106762" w:rsidP="007578AD">
      <w:pPr>
        <w:spacing w:after="0"/>
        <w:jc w:val="both"/>
        <w:rPr>
          <w:lang w:eastAsia="x-none"/>
        </w:rPr>
      </w:pPr>
      <w:r w:rsidRPr="00466346">
        <w:rPr>
          <w:highlight w:val="green"/>
          <w:lang w:eastAsia="x-none"/>
        </w:rPr>
        <w:t>Agreements</w:t>
      </w:r>
      <w:r w:rsidRPr="00466346">
        <w:rPr>
          <w:lang w:eastAsia="x-none"/>
        </w:rPr>
        <w:t>:</w:t>
      </w:r>
    </w:p>
    <w:p w14:paraId="62DCEB5E" w14:textId="77777777" w:rsidR="00106762" w:rsidRPr="00466346" w:rsidRDefault="00106762" w:rsidP="007578AD">
      <w:pPr>
        <w:spacing w:after="0" w:line="252" w:lineRule="auto"/>
        <w:jc w:val="both"/>
        <w:rPr>
          <w:rFonts w:eastAsia="Times New Roman"/>
          <w:bCs/>
          <w:iCs/>
        </w:rPr>
      </w:pPr>
      <w:r w:rsidRPr="00466346">
        <w:rPr>
          <w:rFonts w:eastAsia="Times New Roman"/>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03E7281" w14:textId="77777777" w:rsidR="00106762" w:rsidRPr="00466346" w:rsidRDefault="00106762" w:rsidP="007578AD">
      <w:pPr>
        <w:pStyle w:val="ListParagraph"/>
        <w:numPr>
          <w:ilvl w:val="0"/>
          <w:numId w:val="5"/>
        </w:numPr>
        <w:spacing w:after="0" w:line="252" w:lineRule="auto"/>
        <w:jc w:val="both"/>
        <w:rPr>
          <w:rFonts w:eastAsia="Times New Roman"/>
          <w:bCs/>
          <w:iCs/>
        </w:rPr>
      </w:pPr>
      <w:r w:rsidRPr="00466346">
        <w:rPr>
          <w:rFonts w:eastAsia="Times New Roman"/>
          <w:bCs/>
          <w:iCs/>
        </w:rPr>
        <w:t>Solution 1: The UE always processes the second PDSCH. The UE may or may not drop the processing of the first channel.</w:t>
      </w:r>
    </w:p>
    <w:p w14:paraId="06BB9449" w14:textId="77777777" w:rsidR="00106762" w:rsidRPr="00466346" w:rsidRDefault="00106762" w:rsidP="007578AD">
      <w:pPr>
        <w:numPr>
          <w:ilvl w:val="0"/>
          <w:numId w:val="5"/>
        </w:numPr>
        <w:spacing w:after="0" w:line="252" w:lineRule="auto"/>
        <w:jc w:val="both"/>
        <w:rPr>
          <w:rFonts w:eastAsia="Times New Roman"/>
          <w:bCs/>
          <w:iCs/>
        </w:rPr>
      </w:pPr>
      <w:r w:rsidRPr="00466346">
        <w:rPr>
          <w:rFonts w:eastAsia="Times New Roman"/>
          <w:bCs/>
          <w:iCs/>
        </w:rPr>
        <w:t>Solution 2: The UE processes both the first and second PDSCHs as a UE capability with no condition.</w:t>
      </w:r>
    </w:p>
    <w:p w14:paraId="65346AB1" w14:textId="7D04805A" w:rsidR="00106762" w:rsidRPr="00466346" w:rsidRDefault="00106762" w:rsidP="007578AD">
      <w:pPr>
        <w:numPr>
          <w:ilvl w:val="0"/>
          <w:numId w:val="5"/>
        </w:numPr>
        <w:spacing w:after="0" w:line="252" w:lineRule="auto"/>
        <w:jc w:val="both"/>
        <w:rPr>
          <w:rFonts w:eastAsia="Times New Roman"/>
          <w:bCs/>
          <w:iCs/>
        </w:rPr>
      </w:pPr>
      <w:r w:rsidRPr="00466346">
        <w:rPr>
          <w:rFonts w:eastAsia="Times New Roman"/>
          <w:bCs/>
          <w:iCs/>
        </w:rPr>
        <w:t xml:space="preserve">Solution 3: The UE processes both the first and second channels under some conditions, e.g. using the CA capability. The conditions are reported as a UE capability. If the conditions are not satisfied, the UE </w:t>
      </w:r>
      <w:r w:rsidR="00DE46DA" w:rsidRPr="00466346">
        <w:rPr>
          <w:rFonts w:eastAsia="Times New Roman"/>
          <w:bCs/>
          <w:iCs/>
        </w:rPr>
        <w:t>behaviour</w:t>
      </w:r>
      <w:r w:rsidRPr="00466346">
        <w:rPr>
          <w:rFonts w:eastAsia="Times New Roman"/>
          <w:bCs/>
          <w:iCs/>
        </w:rPr>
        <w:t xml:space="preserve"> is not defined. </w:t>
      </w:r>
    </w:p>
    <w:p w14:paraId="26EDEEA8" w14:textId="77777777" w:rsidR="00106762" w:rsidRPr="00466346" w:rsidRDefault="00106762" w:rsidP="007578AD">
      <w:pPr>
        <w:numPr>
          <w:ilvl w:val="1"/>
          <w:numId w:val="5"/>
        </w:numPr>
        <w:spacing w:after="0" w:line="252" w:lineRule="auto"/>
        <w:jc w:val="both"/>
        <w:rPr>
          <w:rFonts w:eastAsia="Times New Roman"/>
          <w:bCs/>
          <w:iCs/>
        </w:rPr>
      </w:pPr>
      <w:r w:rsidRPr="00466346">
        <w:rPr>
          <w:rFonts w:eastAsia="Times New Roman"/>
          <w:bCs/>
          <w:iCs/>
        </w:rPr>
        <w:t>FFS: The details of the UE capability.</w:t>
      </w:r>
    </w:p>
    <w:p w14:paraId="10E95B28" w14:textId="77777777" w:rsidR="00106762" w:rsidRPr="00466346" w:rsidRDefault="00106762" w:rsidP="007578AD">
      <w:pPr>
        <w:numPr>
          <w:ilvl w:val="0"/>
          <w:numId w:val="5"/>
        </w:numPr>
        <w:spacing w:after="0" w:line="252" w:lineRule="auto"/>
        <w:jc w:val="both"/>
        <w:rPr>
          <w:rFonts w:eastAsia="Times New Roman"/>
          <w:bCs/>
          <w:iCs/>
        </w:rPr>
      </w:pPr>
      <w:r w:rsidRPr="00466346">
        <w:rPr>
          <w:rFonts w:eastAsia="Times New Roman"/>
          <w:bCs/>
          <w:iCs/>
        </w:rPr>
        <w:t xml:space="preserve">Solution 4: </w:t>
      </w:r>
    </w:p>
    <w:p w14:paraId="635AC2E1" w14:textId="77777777" w:rsidR="00106762" w:rsidRPr="00466346" w:rsidRDefault="00106762" w:rsidP="007578AD">
      <w:pPr>
        <w:numPr>
          <w:ilvl w:val="1"/>
          <w:numId w:val="5"/>
        </w:numPr>
        <w:spacing w:after="0" w:line="252" w:lineRule="auto"/>
        <w:jc w:val="both"/>
        <w:rPr>
          <w:rFonts w:eastAsia="Times New Roman"/>
          <w:bCs/>
          <w:iCs/>
        </w:rPr>
      </w:pPr>
      <w:r w:rsidRPr="00466346">
        <w:rPr>
          <w:rFonts w:eastAsia="Times New Roman"/>
          <w:bCs/>
          <w:iCs/>
        </w:rPr>
        <w:t>A UE drops (terminates) the processing of the first PDSCH.</w:t>
      </w:r>
    </w:p>
    <w:p w14:paraId="2BF3182B" w14:textId="77777777" w:rsidR="00106762" w:rsidRPr="00466346" w:rsidRDefault="00106762" w:rsidP="007578AD">
      <w:pPr>
        <w:numPr>
          <w:ilvl w:val="2"/>
          <w:numId w:val="5"/>
        </w:numPr>
        <w:spacing w:after="0" w:line="252" w:lineRule="auto"/>
        <w:jc w:val="both"/>
        <w:rPr>
          <w:rFonts w:eastAsia="Times New Roman"/>
          <w:bCs/>
          <w:iCs/>
        </w:rPr>
      </w:pPr>
      <w:r w:rsidRPr="00466346">
        <w:rPr>
          <w:rFonts w:eastAsia="Times New Roman"/>
          <w:bCs/>
          <w:iCs/>
        </w:rPr>
        <w:t>Alt1: The UE always drops the first PDSCH.</w:t>
      </w:r>
    </w:p>
    <w:p w14:paraId="27F2E8B6" w14:textId="77777777" w:rsidR="00106762" w:rsidRPr="00466346" w:rsidRDefault="00106762" w:rsidP="007578AD">
      <w:pPr>
        <w:numPr>
          <w:ilvl w:val="2"/>
          <w:numId w:val="5"/>
        </w:numPr>
        <w:spacing w:after="0" w:line="252" w:lineRule="auto"/>
        <w:jc w:val="both"/>
        <w:rPr>
          <w:rFonts w:eastAsia="Times New Roman"/>
          <w:bCs/>
          <w:iCs/>
        </w:rPr>
      </w:pPr>
      <w:r w:rsidRPr="00466346">
        <w:rPr>
          <w:rFonts w:eastAsia="Times New Roman"/>
          <w:bCs/>
          <w:iCs/>
        </w:rPr>
        <w:t>Alt2: Some scheduling conditions should be defined. If not satisfied, the UE drops the processing of the first channel.</w:t>
      </w:r>
    </w:p>
    <w:p w14:paraId="2CD665B6" w14:textId="77777777" w:rsidR="00106762" w:rsidRPr="00466346" w:rsidRDefault="00106762" w:rsidP="007578AD">
      <w:pPr>
        <w:numPr>
          <w:ilvl w:val="2"/>
          <w:numId w:val="5"/>
        </w:numPr>
        <w:spacing w:after="0" w:line="252" w:lineRule="auto"/>
        <w:jc w:val="both"/>
        <w:rPr>
          <w:rFonts w:eastAsia="Times New Roman"/>
          <w:bCs/>
          <w:iCs/>
        </w:rPr>
      </w:pPr>
      <w:r w:rsidRPr="00466346">
        <w:rPr>
          <w:rFonts w:eastAsia="Times New Roman"/>
          <w:bCs/>
          <w:iCs/>
        </w:rPr>
        <w:t>FFS how to define the scheduling conditions, e.g., based on the number of RBs, TBS, number of layers, the gap between the first and second PDSCHs, the gap between the two PUCCHs carrying HARQ-ACK, etc.</w:t>
      </w:r>
    </w:p>
    <w:p w14:paraId="3808B78E" w14:textId="2F9F15E2" w:rsidR="00106762" w:rsidRPr="00466346" w:rsidRDefault="00106762" w:rsidP="007578AD">
      <w:pPr>
        <w:numPr>
          <w:ilvl w:val="0"/>
          <w:numId w:val="6"/>
        </w:numPr>
        <w:spacing w:after="0" w:line="252" w:lineRule="auto"/>
        <w:jc w:val="both"/>
        <w:rPr>
          <w:rFonts w:eastAsia="Times New Roman"/>
          <w:bCs/>
          <w:iCs/>
        </w:rPr>
      </w:pPr>
      <w:r w:rsidRPr="00466346">
        <w:rPr>
          <w:rFonts w:eastAsia="Times New Roman"/>
          <w:bCs/>
          <w:iCs/>
        </w:rPr>
        <w:t xml:space="preserve">The UE </w:t>
      </w:r>
      <w:r w:rsidR="00DE46DA" w:rsidRPr="00466346">
        <w:rPr>
          <w:rFonts w:eastAsia="Times New Roman"/>
          <w:bCs/>
          <w:iCs/>
        </w:rPr>
        <w:t>behaviour</w:t>
      </w:r>
      <w:r w:rsidRPr="00466346">
        <w:rPr>
          <w:rFonts w:eastAsia="Times New Roman"/>
          <w:bCs/>
          <w:iCs/>
        </w:rPr>
        <w:t xml:space="preserve">, e.g., decision on dropping the first channel and timing capability associated with the second channel, is determined, and is fixed, after decoding the PDCCH associated with the first and the second PDSCH. </w:t>
      </w:r>
    </w:p>
    <w:p w14:paraId="4176A484" w14:textId="77777777" w:rsidR="00106762" w:rsidRPr="00466346" w:rsidRDefault="00106762" w:rsidP="007578AD">
      <w:pPr>
        <w:numPr>
          <w:ilvl w:val="0"/>
          <w:numId w:val="6"/>
        </w:numPr>
        <w:spacing w:after="0" w:line="252" w:lineRule="auto"/>
        <w:jc w:val="both"/>
        <w:rPr>
          <w:rFonts w:eastAsia="Times New Roman"/>
          <w:bCs/>
          <w:iCs/>
        </w:rPr>
      </w:pPr>
      <w:r w:rsidRPr="00466346">
        <w:rPr>
          <w:rFonts w:eastAsia="Times New Roman"/>
          <w:bCs/>
          <w:iCs/>
        </w:rPr>
        <w:t>When the UE drops the processing of the first channel, increasing the minimum PDSCH processing procedure time (N1) of the second PDSCH by d symbols can be considered.</w:t>
      </w:r>
    </w:p>
    <w:p w14:paraId="7F92454C" w14:textId="77777777" w:rsidR="00106762" w:rsidRPr="00466346" w:rsidRDefault="00106762" w:rsidP="007578AD">
      <w:pPr>
        <w:numPr>
          <w:ilvl w:val="1"/>
          <w:numId w:val="6"/>
        </w:numPr>
        <w:spacing w:after="0" w:line="252" w:lineRule="auto"/>
        <w:jc w:val="both"/>
        <w:rPr>
          <w:rFonts w:eastAsia="Times New Roman"/>
          <w:bCs/>
          <w:iCs/>
        </w:rPr>
      </w:pPr>
      <w:r w:rsidRPr="00466346">
        <w:rPr>
          <w:rFonts w:eastAsia="Times New Roman"/>
          <w:bCs/>
          <w:iCs/>
        </w:rPr>
        <w:t xml:space="preserve">FFS the value of d. </w:t>
      </w:r>
    </w:p>
    <w:p w14:paraId="297983A6" w14:textId="77777777" w:rsidR="00106762" w:rsidRPr="00466346" w:rsidRDefault="00106762" w:rsidP="007578AD">
      <w:pPr>
        <w:numPr>
          <w:ilvl w:val="0"/>
          <w:numId w:val="7"/>
        </w:numPr>
        <w:spacing w:after="0" w:line="252" w:lineRule="auto"/>
        <w:jc w:val="both"/>
        <w:rPr>
          <w:rFonts w:eastAsia="Times New Roman"/>
          <w:bCs/>
          <w:iCs/>
        </w:rPr>
      </w:pPr>
      <w:r w:rsidRPr="00466346">
        <w:rPr>
          <w:rFonts w:eastAsia="Times New Roman"/>
          <w:bCs/>
          <w:iCs/>
        </w:rPr>
        <w:lastRenderedPageBreak/>
        <w:t>Dropping the processing of the first PDSCH can be done in one of the two ways:</w:t>
      </w:r>
    </w:p>
    <w:p w14:paraId="35BC47B4" w14:textId="77777777" w:rsidR="00106762" w:rsidRPr="00466346" w:rsidRDefault="00106762" w:rsidP="007578AD">
      <w:pPr>
        <w:numPr>
          <w:ilvl w:val="1"/>
          <w:numId w:val="7"/>
        </w:numPr>
        <w:spacing w:after="0" w:line="252" w:lineRule="auto"/>
        <w:jc w:val="both"/>
        <w:rPr>
          <w:rFonts w:eastAsia="Times New Roman"/>
          <w:bCs/>
          <w:iCs/>
        </w:rPr>
      </w:pPr>
      <w:r w:rsidRPr="00466346">
        <w:rPr>
          <w:rFonts w:eastAsia="Times New Roman"/>
          <w:bCs/>
          <w:iCs/>
        </w:rPr>
        <w:t xml:space="preserve">Alt1: dropping the processing of the first PDSCH on the same serving cell </w:t>
      </w:r>
    </w:p>
    <w:p w14:paraId="13179A69" w14:textId="77777777" w:rsidR="00106762" w:rsidRPr="00466346" w:rsidRDefault="00106762" w:rsidP="007578AD">
      <w:pPr>
        <w:numPr>
          <w:ilvl w:val="1"/>
          <w:numId w:val="7"/>
        </w:numPr>
        <w:spacing w:after="0" w:line="252" w:lineRule="auto"/>
        <w:jc w:val="both"/>
        <w:rPr>
          <w:rFonts w:eastAsia="Times New Roman"/>
          <w:bCs/>
          <w:iCs/>
        </w:rPr>
      </w:pPr>
      <w:r w:rsidRPr="00466346">
        <w:rPr>
          <w:rFonts w:eastAsia="Times New Roman"/>
          <w:bCs/>
          <w:iCs/>
        </w:rPr>
        <w:t>Alt2: dropping the processing of a PDSCH(s) on the same cell or a different serving cell.</w:t>
      </w:r>
    </w:p>
    <w:p w14:paraId="0B8B75B4" w14:textId="77777777" w:rsidR="00106762" w:rsidRPr="00466346" w:rsidRDefault="00106762" w:rsidP="007578AD">
      <w:pPr>
        <w:numPr>
          <w:ilvl w:val="0"/>
          <w:numId w:val="8"/>
        </w:numPr>
        <w:spacing w:after="0" w:line="252" w:lineRule="auto"/>
        <w:jc w:val="both"/>
        <w:rPr>
          <w:rFonts w:eastAsia="Times New Roman"/>
        </w:rPr>
      </w:pPr>
      <w:r w:rsidRPr="00466346">
        <w:rPr>
          <w:rFonts w:eastAsia="Times New Roman"/>
        </w:rPr>
        <w:t xml:space="preserve">The UE </w:t>
      </w:r>
      <w:r w:rsidRPr="00466346">
        <w:t>only expects a maximum of one OOO PDSCH-to-HARQ-ACK flow on the active BWP of a given serving cell when applicable</w:t>
      </w:r>
    </w:p>
    <w:p w14:paraId="002F3FC7" w14:textId="77777777" w:rsidR="00106762" w:rsidRPr="00466346" w:rsidRDefault="00106762" w:rsidP="007578AD">
      <w:pPr>
        <w:pStyle w:val="ListParagraph"/>
        <w:numPr>
          <w:ilvl w:val="0"/>
          <w:numId w:val="8"/>
        </w:numPr>
        <w:spacing w:after="0" w:line="252" w:lineRule="auto"/>
        <w:contextualSpacing/>
        <w:jc w:val="both"/>
        <w:rPr>
          <w:rFonts w:eastAsia="Times New Roman"/>
          <w:bCs/>
          <w:iCs/>
        </w:rPr>
      </w:pPr>
      <w:r w:rsidRPr="00466346">
        <w:rPr>
          <w:rFonts w:eastAsia="Times New Roman"/>
          <w:bCs/>
          <w:iCs/>
        </w:rPr>
        <w:t>FFS whether or not, out-of-order operation is allowed across PDSCHs with PDSCH-to-HARQ gap compatible with PDSCH processing time (N1) for capability X.</w:t>
      </w:r>
    </w:p>
    <w:p w14:paraId="1E5D973A" w14:textId="77777777" w:rsidR="00106762" w:rsidRPr="00466346" w:rsidRDefault="00106762" w:rsidP="007578AD">
      <w:pPr>
        <w:spacing w:after="0"/>
        <w:jc w:val="both"/>
        <w:rPr>
          <w:lang w:eastAsia="x-none"/>
        </w:rPr>
      </w:pPr>
      <w:r w:rsidRPr="00466346">
        <w:rPr>
          <w:highlight w:val="green"/>
          <w:lang w:eastAsia="x-none"/>
        </w:rPr>
        <w:t>Agreements</w:t>
      </w:r>
      <w:r w:rsidRPr="00466346">
        <w:rPr>
          <w:lang w:eastAsia="x-none"/>
        </w:rPr>
        <w:t>:</w:t>
      </w:r>
    </w:p>
    <w:p w14:paraId="077F508F" w14:textId="77777777" w:rsidR="00106762" w:rsidRPr="00466346" w:rsidRDefault="00106762" w:rsidP="007578AD">
      <w:pPr>
        <w:spacing w:after="0" w:line="252" w:lineRule="auto"/>
        <w:jc w:val="both"/>
        <w:rPr>
          <w:rFonts w:eastAsia="Times New Roman"/>
          <w:bCs/>
          <w:iCs/>
        </w:rPr>
      </w:pPr>
      <w:r w:rsidRPr="00466346">
        <w:rPr>
          <w:rFonts w:eastAsia="Times New Roman"/>
          <w:bCs/>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3A42322D" w14:textId="6C92C3E9" w:rsidR="00106762" w:rsidRPr="00466346" w:rsidRDefault="00106762" w:rsidP="007578AD">
      <w:pPr>
        <w:pStyle w:val="ListParagraph"/>
        <w:numPr>
          <w:ilvl w:val="0"/>
          <w:numId w:val="9"/>
        </w:numPr>
        <w:spacing w:after="0" w:line="252" w:lineRule="auto"/>
        <w:ind w:left="990"/>
        <w:jc w:val="both"/>
        <w:rPr>
          <w:rFonts w:eastAsia="Times New Roman"/>
          <w:bCs/>
          <w:iCs/>
        </w:rPr>
      </w:pPr>
      <w:r w:rsidRPr="00466346">
        <w:rPr>
          <w:rFonts w:eastAsia="Times New Roman"/>
          <w:bCs/>
          <w:iCs/>
        </w:rPr>
        <w:t xml:space="preserve">Solution 1: The UE always processes the second scheduled PUSCH. The UE may or may not drop the processing of the first </w:t>
      </w:r>
      <w:r w:rsidR="00552770" w:rsidRPr="00466346">
        <w:rPr>
          <w:rFonts w:eastAsia="Times New Roman"/>
          <w:bCs/>
          <w:iCs/>
        </w:rPr>
        <w:t>scheduled</w:t>
      </w:r>
      <w:r w:rsidRPr="00466346">
        <w:rPr>
          <w:rFonts w:eastAsia="Times New Roman"/>
          <w:bCs/>
          <w:iCs/>
        </w:rPr>
        <w:t xml:space="preserve"> PUSCH.</w:t>
      </w:r>
    </w:p>
    <w:p w14:paraId="188BB2FB" w14:textId="77777777" w:rsidR="00106762" w:rsidRPr="00466346" w:rsidRDefault="00106762" w:rsidP="007578AD">
      <w:pPr>
        <w:numPr>
          <w:ilvl w:val="0"/>
          <w:numId w:val="10"/>
        </w:numPr>
        <w:spacing w:after="0" w:line="252" w:lineRule="auto"/>
        <w:jc w:val="both"/>
        <w:rPr>
          <w:rFonts w:eastAsia="Times New Roman"/>
          <w:bCs/>
          <w:iCs/>
        </w:rPr>
      </w:pPr>
      <w:r w:rsidRPr="00466346">
        <w:rPr>
          <w:rFonts w:eastAsia="Times New Roman"/>
          <w:bCs/>
          <w:iCs/>
        </w:rPr>
        <w:t>If the first scheduled and second scheduled PUSCHs are not colliding in the time domain:</w:t>
      </w:r>
    </w:p>
    <w:p w14:paraId="425DF75D" w14:textId="77777777" w:rsidR="00106762" w:rsidRPr="00466346" w:rsidRDefault="00106762" w:rsidP="007578AD">
      <w:pPr>
        <w:numPr>
          <w:ilvl w:val="3"/>
          <w:numId w:val="10"/>
        </w:numPr>
        <w:tabs>
          <w:tab w:val="clear" w:pos="2160"/>
        </w:tabs>
        <w:spacing w:after="0" w:line="252" w:lineRule="auto"/>
        <w:jc w:val="both"/>
        <w:rPr>
          <w:rFonts w:eastAsia="Times New Roman"/>
          <w:bCs/>
          <w:iCs/>
        </w:rPr>
      </w:pPr>
      <w:r w:rsidRPr="00466346">
        <w:rPr>
          <w:rFonts w:eastAsia="Times New Roman"/>
          <w:bCs/>
          <w:iCs/>
        </w:rPr>
        <w:t>Solution 2: The UE processes both the first scheduled and second scheduled PUSCHs as a UE capability with no condition.</w:t>
      </w:r>
    </w:p>
    <w:p w14:paraId="29E77CC2" w14:textId="77777777" w:rsidR="00106762" w:rsidRPr="00466346" w:rsidRDefault="00106762" w:rsidP="007578AD">
      <w:pPr>
        <w:numPr>
          <w:ilvl w:val="3"/>
          <w:numId w:val="10"/>
        </w:numPr>
        <w:spacing w:after="0" w:line="252" w:lineRule="auto"/>
        <w:jc w:val="both"/>
        <w:rPr>
          <w:rFonts w:eastAsia="Times New Roman"/>
          <w:bCs/>
          <w:iCs/>
        </w:rPr>
      </w:pPr>
      <w:r w:rsidRPr="00466346">
        <w:rPr>
          <w:rFonts w:eastAsia="Times New Roman"/>
          <w:bCs/>
          <w:iCs/>
        </w:rPr>
        <w:t>Solution 3: The UE processes both the first scheduled and second scheduled PUSCHs under some conditions. The conditions are reported as a UE capability.</w:t>
      </w:r>
    </w:p>
    <w:p w14:paraId="30A9ED61" w14:textId="77777777" w:rsidR="00106762" w:rsidRPr="00466346" w:rsidRDefault="00106762" w:rsidP="007578AD">
      <w:pPr>
        <w:numPr>
          <w:ilvl w:val="4"/>
          <w:numId w:val="10"/>
        </w:numPr>
        <w:spacing w:after="0" w:line="252" w:lineRule="auto"/>
        <w:jc w:val="both"/>
        <w:rPr>
          <w:rFonts w:eastAsia="Times New Roman"/>
          <w:bCs/>
          <w:iCs/>
        </w:rPr>
      </w:pPr>
      <w:r w:rsidRPr="00466346">
        <w:rPr>
          <w:rFonts w:eastAsia="Times New Roman"/>
          <w:bCs/>
          <w:iCs/>
        </w:rPr>
        <w:t>FFS: The details of the UE capability.</w:t>
      </w:r>
    </w:p>
    <w:p w14:paraId="02045FFC" w14:textId="77777777" w:rsidR="00106762" w:rsidRPr="00466346" w:rsidRDefault="00106762" w:rsidP="007578AD">
      <w:pPr>
        <w:numPr>
          <w:ilvl w:val="3"/>
          <w:numId w:val="10"/>
        </w:numPr>
        <w:spacing w:after="0" w:line="252" w:lineRule="auto"/>
        <w:jc w:val="both"/>
        <w:rPr>
          <w:rFonts w:eastAsia="Times New Roman"/>
          <w:bCs/>
          <w:iCs/>
        </w:rPr>
      </w:pPr>
      <w:r w:rsidRPr="00466346">
        <w:rPr>
          <w:rFonts w:eastAsia="Times New Roman"/>
          <w:bCs/>
          <w:iCs/>
        </w:rPr>
        <w:t xml:space="preserve">Solution 4: </w:t>
      </w:r>
    </w:p>
    <w:p w14:paraId="7CE2ED6E" w14:textId="77777777" w:rsidR="00106762" w:rsidRPr="00466346" w:rsidRDefault="00106762" w:rsidP="007578AD">
      <w:pPr>
        <w:numPr>
          <w:ilvl w:val="4"/>
          <w:numId w:val="10"/>
        </w:numPr>
        <w:spacing w:after="0" w:line="252" w:lineRule="auto"/>
        <w:jc w:val="both"/>
        <w:rPr>
          <w:rFonts w:eastAsia="Times New Roman"/>
          <w:bCs/>
          <w:iCs/>
        </w:rPr>
      </w:pPr>
      <w:r w:rsidRPr="00466346">
        <w:rPr>
          <w:rFonts w:eastAsia="Times New Roman"/>
          <w:bCs/>
          <w:iCs/>
        </w:rPr>
        <w:t>A UE drops (terminates) the processing of the first scheduled PUSCH.</w:t>
      </w:r>
    </w:p>
    <w:p w14:paraId="28BB9F95" w14:textId="77777777" w:rsidR="00106762" w:rsidRPr="00466346" w:rsidRDefault="00106762" w:rsidP="007578AD">
      <w:pPr>
        <w:numPr>
          <w:ilvl w:val="5"/>
          <w:numId w:val="10"/>
        </w:numPr>
        <w:spacing w:after="0" w:line="252" w:lineRule="auto"/>
        <w:jc w:val="both"/>
        <w:rPr>
          <w:rFonts w:eastAsia="Times New Roman"/>
          <w:bCs/>
          <w:iCs/>
        </w:rPr>
      </w:pPr>
      <w:r w:rsidRPr="00466346">
        <w:rPr>
          <w:rFonts w:eastAsia="Times New Roman"/>
          <w:bCs/>
          <w:iCs/>
        </w:rPr>
        <w:t>Alt1: The UE always drops the first scheduled PUSCH.</w:t>
      </w:r>
    </w:p>
    <w:p w14:paraId="40E5E308" w14:textId="77777777" w:rsidR="00106762" w:rsidRPr="00466346" w:rsidRDefault="00106762" w:rsidP="007578AD">
      <w:pPr>
        <w:numPr>
          <w:ilvl w:val="5"/>
          <w:numId w:val="10"/>
        </w:numPr>
        <w:spacing w:after="0" w:line="252" w:lineRule="auto"/>
        <w:jc w:val="both"/>
        <w:rPr>
          <w:rFonts w:eastAsia="Times New Roman"/>
          <w:bCs/>
          <w:iCs/>
        </w:rPr>
      </w:pPr>
      <w:r w:rsidRPr="00466346">
        <w:rPr>
          <w:rFonts w:eastAsia="Times New Roman"/>
          <w:bCs/>
          <w:iCs/>
        </w:rPr>
        <w:t>Alt2: Some scheduling conditions should be defined. If not satisfied, the UE drops the processing of the first scheduled PUSCH.</w:t>
      </w:r>
    </w:p>
    <w:p w14:paraId="4E4383D2" w14:textId="77777777" w:rsidR="00106762" w:rsidRPr="00466346" w:rsidRDefault="00106762" w:rsidP="007578AD">
      <w:pPr>
        <w:numPr>
          <w:ilvl w:val="6"/>
          <w:numId w:val="10"/>
        </w:numPr>
        <w:spacing w:after="0" w:line="252" w:lineRule="auto"/>
        <w:jc w:val="both"/>
        <w:rPr>
          <w:rFonts w:eastAsia="Times New Roman"/>
          <w:bCs/>
          <w:iCs/>
        </w:rPr>
      </w:pPr>
      <w:r w:rsidRPr="00466346">
        <w:rPr>
          <w:rFonts w:eastAsia="Times New Roman"/>
          <w:bCs/>
          <w:iCs/>
        </w:rPr>
        <w:t>FFS how to define the scheduling conditions, e.g., based on the number of RBs, TBS, number of layers, the gap between the first and the second PUSCHs, etc.</w:t>
      </w:r>
    </w:p>
    <w:p w14:paraId="0F24E7EF" w14:textId="38C53EDE" w:rsidR="00106762" w:rsidRPr="00466346" w:rsidRDefault="00106762" w:rsidP="007578AD">
      <w:pPr>
        <w:numPr>
          <w:ilvl w:val="2"/>
          <w:numId w:val="10"/>
        </w:numPr>
        <w:spacing w:after="0" w:line="252" w:lineRule="auto"/>
        <w:jc w:val="both"/>
        <w:rPr>
          <w:rFonts w:eastAsia="Times New Roman"/>
          <w:bCs/>
          <w:iCs/>
        </w:rPr>
      </w:pPr>
      <w:r w:rsidRPr="00466346">
        <w:rPr>
          <w:rFonts w:eastAsia="Times New Roman"/>
          <w:bCs/>
          <w:iCs/>
        </w:rPr>
        <w:t xml:space="preserve">The UE </w:t>
      </w:r>
      <w:r w:rsidR="00DE46DA" w:rsidRPr="00466346">
        <w:rPr>
          <w:rFonts w:eastAsia="Times New Roman"/>
          <w:bCs/>
          <w:iCs/>
        </w:rPr>
        <w:t>behaviour</w:t>
      </w:r>
      <w:r w:rsidRPr="00466346">
        <w:rPr>
          <w:rFonts w:eastAsia="Times New Roman"/>
          <w:bCs/>
          <w:iCs/>
        </w:rPr>
        <w:t xml:space="preserve">, e.g., decision on dropping the first scheduled PUSCH and timing capability associated with the second scheduled PUSCH, is determined, and is fixed, after decoding the PDCCH associated with first and the second scheduled PUSCHs. </w:t>
      </w:r>
    </w:p>
    <w:p w14:paraId="15E26ABB" w14:textId="1F714D94" w:rsidR="00106762" w:rsidRPr="00466346" w:rsidRDefault="00106762" w:rsidP="007578AD">
      <w:pPr>
        <w:numPr>
          <w:ilvl w:val="2"/>
          <w:numId w:val="10"/>
        </w:numPr>
        <w:spacing w:after="0" w:line="252" w:lineRule="auto"/>
        <w:jc w:val="both"/>
        <w:rPr>
          <w:rFonts w:eastAsia="Times New Roman"/>
          <w:bCs/>
          <w:iCs/>
        </w:rPr>
      </w:pPr>
      <w:r w:rsidRPr="00466346">
        <w:rPr>
          <w:rFonts w:eastAsia="Times New Roman"/>
          <w:bCs/>
          <w:iCs/>
        </w:rPr>
        <w:t xml:space="preserve">When the UE drops the processing of the first scheduled PUSCH, increasing the minimum PUSCH preparation procedure time (N2) of the second PUSCH by d symbols can </w:t>
      </w:r>
      <w:r w:rsidR="00E56113" w:rsidRPr="00466346">
        <w:rPr>
          <w:rFonts w:eastAsia="Times New Roman"/>
          <w:bCs/>
          <w:iCs/>
        </w:rPr>
        <w:t>be considered</w:t>
      </w:r>
      <w:r w:rsidRPr="00466346">
        <w:rPr>
          <w:rFonts w:eastAsia="Times New Roman"/>
          <w:bCs/>
          <w:iCs/>
        </w:rPr>
        <w:t>.</w:t>
      </w:r>
    </w:p>
    <w:p w14:paraId="2A255689" w14:textId="77777777" w:rsidR="00106762" w:rsidRPr="00466346" w:rsidRDefault="00106762" w:rsidP="007578AD">
      <w:pPr>
        <w:numPr>
          <w:ilvl w:val="4"/>
          <w:numId w:val="10"/>
        </w:numPr>
        <w:spacing w:after="0" w:line="252" w:lineRule="auto"/>
        <w:jc w:val="both"/>
        <w:rPr>
          <w:rFonts w:eastAsia="Times New Roman"/>
          <w:bCs/>
          <w:iCs/>
        </w:rPr>
      </w:pPr>
      <w:r w:rsidRPr="00466346">
        <w:rPr>
          <w:rFonts w:eastAsia="Times New Roman"/>
          <w:bCs/>
          <w:iCs/>
        </w:rPr>
        <w:t xml:space="preserve">FFS the value of d. </w:t>
      </w:r>
    </w:p>
    <w:p w14:paraId="75758DFF" w14:textId="77777777" w:rsidR="00106762" w:rsidRPr="00466346" w:rsidRDefault="00106762" w:rsidP="007578AD">
      <w:pPr>
        <w:numPr>
          <w:ilvl w:val="2"/>
          <w:numId w:val="10"/>
        </w:numPr>
        <w:spacing w:after="0" w:line="252" w:lineRule="auto"/>
        <w:jc w:val="both"/>
        <w:rPr>
          <w:rFonts w:eastAsia="Times New Roman"/>
          <w:bCs/>
          <w:iCs/>
        </w:rPr>
      </w:pPr>
      <w:r w:rsidRPr="00466346">
        <w:rPr>
          <w:rFonts w:eastAsia="Times New Roman"/>
          <w:bCs/>
          <w:iCs/>
        </w:rPr>
        <w:t>Dropping the processing of the first scheduled PUSCH can be done in one of the two ways:</w:t>
      </w:r>
    </w:p>
    <w:p w14:paraId="39D573BC" w14:textId="77777777" w:rsidR="00106762" w:rsidRPr="00466346" w:rsidRDefault="00106762" w:rsidP="007578AD">
      <w:pPr>
        <w:numPr>
          <w:ilvl w:val="4"/>
          <w:numId w:val="10"/>
        </w:numPr>
        <w:spacing w:after="0" w:line="252" w:lineRule="auto"/>
        <w:jc w:val="both"/>
        <w:rPr>
          <w:rFonts w:eastAsia="Times New Roman"/>
          <w:bCs/>
          <w:iCs/>
        </w:rPr>
      </w:pPr>
      <w:r w:rsidRPr="00466346">
        <w:rPr>
          <w:rFonts w:eastAsia="Times New Roman"/>
          <w:bCs/>
          <w:iCs/>
        </w:rPr>
        <w:t xml:space="preserve">Alt1: dropping the processing of the first scheduled PUSCH on the same serving cell </w:t>
      </w:r>
    </w:p>
    <w:p w14:paraId="4CC5D620" w14:textId="77777777" w:rsidR="00106762" w:rsidRPr="00466346" w:rsidRDefault="00106762" w:rsidP="007578AD">
      <w:pPr>
        <w:numPr>
          <w:ilvl w:val="4"/>
          <w:numId w:val="10"/>
        </w:numPr>
        <w:spacing w:after="0" w:line="252" w:lineRule="auto"/>
        <w:jc w:val="both"/>
        <w:rPr>
          <w:rFonts w:eastAsia="Times New Roman"/>
          <w:bCs/>
          <w:iCs/>
        </w:rPr>
      </w:pPr>
      <w:r w:rsidRPr="00466346">
        <w:rPr>
          <w:rFonts w:eastAsia="Times New Roman"/>
          <w:bCs/>
          <w:iCs/>
        </w:rPr>
        <w:t>Alt2: dropping the processing of a PUSCH(s) on the same cell or different serving cell.</w:t>
      </w:r>
    </w:p>
    <w:p w14:paraId="5CB479DE" w14:textId="77777777" w:rsidR="00106762" w:rsidRPr="00466346" w:rsidRDefault="00106762" w:rsidP="007578AD">
      <w:pPr>
        <w:numPr>
          <w:ilvl w:val="0"/>
          <w:numId w:val="10"/>
        </w:numPr>
        <w:spacing w:after="0" w:line="252" w:lineRule="auto"/>
        <w:jc w:val="both"/>
        <w:rPr>
          <w:rFonts w:eastAsia="Times New Roman"/>
        </w:rPr>
      </w:pPr>
      <w:r w:rsidRPr="00466346">
        <w:rPr>
          <w:rFonts w:eastAsia="Times New Roman"/>
        </w:rPr>
        <w:t xml:space="preserve">The UE </w:t>
      </w:r>
      <w:r w:rsidRPr="00466346">
        <w:t>only expects a maximum of one OOO PDCCH-to-PUSCH flow on the active BWP of a given serving cell when applicable.</w:t>
      </w:r>
    </w:p>
    <w:p w14:paraId="12B4173D" w14:textId="77777777" w:rsidR="00106762" w:rsidRPr="00466346" w:rsidRDefault="00106762" w:rsidP="007578AD">
      <w:pPr>
        <w:numPr>
          <w:ilvl w:val="0"/>
          <w:numId w:val="10"/>
        </w:numPr>
        <w:spacing w:after="0" w:line="252" w:lineRule="auto"/>
        <w:jc w:val="both"/>
        <w:rPr>
          <w:rFonts w:eastAsia="Times New Roman"/>
        </w:rPr>
      </w:pPr>
      <w:r w:rsidRPr="00466346">
        <w:rPr>
          <w:rFonts w:eastAsia="Times New Roman"/>
          <w:bCs/>
          <w:iCs/>
        </w:rPr>
        <w:t>FFS whether or not out-of-order operation is allowed across PUSCHs with PDCCH-to-PUSCH gap compatible with PUSCH processing time (N2) for capability X.</w:t>
      </w:r>
    </w:p>
    <w:p w14:paraId="21EC2D9E" w14:textId="77777777" w:rsidR="00106762" w:rsidRPr="00466346" w:rsidRDefault="00106762" w:rsidP="007578AD">
      <w:pPr>
        <w:numPr>
          <w:ilvl w:val="0"/>
          <w:numId w:val="10"/>
        </w:numPr>
        <w:spacing w:after="0" w:line="252" w:lineRule="auto"/>
        <w:jc w:val="both"/>
        <w:rPr>
          <w:rFonts w:eastAsia="Times New Roman"/>
        </w:rPr>
      </w:pPr>
      <w:r w:rsidRPr="00466346">
        <w:rPr>
          <w:rFonts w:eastAsia="Times New Roman"/>
          <w:bCs/>
          <w:iCs/>
        </w:rPr>
        <w:t>If the first scheduled PUSCH and the second scheduled PUSCH are colliding in the time domain, the UE drops the processing and the transmission of the first scheduled PUSCH.</w:t>
      </w:r>
    </w:p>
    <w:p w14:paraId="7C9ED18C" w14:textId="77777777" w:rsidR="00106762" w:rsidRPr="00466346" w:rsidRDefault="00106762" w:rsidP="007578AD">
      <w:pPr>
        <w:numPr>
          <w:ilvl w:val="1"/>
          <w:numId w:val="10"/>
        </w:numPr>
        <w:spacing w:after="0" w:line="252" w:lineRule="auto"/>
        <w:jc w:val="both"/>
        <w:rPr>
          <w:rFonts w:eastAsia="Times New Roman"/>
        </w:rPr>
      </w:pPr>
      <w:r w:rsidRPr="00466346">
        <w:rPr>
          <w:rFonts w:eastAsia="Times New Roman"/>
          <w:bCs/>
          <w:iCs/>
        </w:rPr>
        <w:t>For dropping, the scheduling limitations do not apply. The UE always drops the first scheduled PUSCH.</w:t>
      </w:r>
    </w:p>
    <w:p w14:paraId="73D9EF2D" w14:textId="77777777" w:rsidR="00106762" w:rsidRPr="00466346" w:rsidRDefault="00106762" w:rsidP="007578AD">
      <w:pPr>
        <w:numPr>
          <w:ilvl w:val="1"/>
          <w:numId w:val="10"/>
        </w:numPr>
        <w:spacing w:after="0" w:line="252" w:lineRule="auto"/>
        <w:jc w:val="both"/>
        <w:rPr>
          <w:rFonts w:eastAsia="Times New Roman"/>
        </w:rPr>
      </w:pPr>
      <w:r w:rsidRPr="00466346">
        <w:rPr>
          <w:rFonts w:eastAsia="Times New Roman"/>
          <w:bCs/>
          <w:iCs/>
        </w:rPr>
        <w:t xml:space="preserve">Other details of dropping are as those of the solution 4. </w:t>
      </w:r>
    </w:p>
    <w:p w14:paraId="23CC436E" w14:textId="77777777" w:rsidR="00460D35" w:rsidRPr="00466346" w:rsidRDefault="00460D35" w:rsidP="007578AD">
      <w:pPr>
        <w:jc w:val="both"/>
      </w:pPr>
    </w:p>
    <w:p w14:paraId="7410560D" w14:textId="166E3BFB" w:rsidR="001C7A1F" w:rsidRPr="00466346" w:rsidRDefault="001C7A1F" w:rsidP="007578AD">
      <w:pPr>
        <w:jc w:val="both"/>
      </w:pPr>
      <w:r w:rsidRPr="00466346">
        <w:t xml:space="preserve">A restriction was adopted in NR Rel-15 to remove the support of </w:t>
      </w:r>
      <w:r w:rsidRPr="00466346">
        <w:rPr>
          <w:rFonts w:hint="eastAsia"/>
          <w:bCs/>
          <w:lang w:val="en-US" w:eastAsia="zh-CN"/>
        </w:rPr>
        <w:t>o</w:t>
      </w:r>
      <w:r w:rsidRPr="00466346">
        <w:rPr>
          <w:lang w:val="en-US" w:eastAsia="ja-JP"/>
        </w:rPr>
        <w:t>ut</w:t>
      </w:r>
      <w:r w:rsidRPr="00466346">
        <w:rPr>
          <w:lang w:eastAsia="ja-JP"/>
        </w:rPr>
        <w:t xml:space="preserve">-of-order HARQ-ACK and </w:t>
      </w:r>
      <w:r w:rsidRPr="00466346">
        <w:rPr>
          <w:bCs/>
          <w:lang w:val="en-US" w:eastAsia="zh-CN"/>
        </w:rPr>
        <w:t>out</w:t>
      </w:r>
      <w:r w:rsidRPr="00466346">
        <w:rPr>
          <w:lang w:eastAsia="ja-JP"/>
        </w:rPr>
        <w:t xml:space="preserve">-of-order PUSCH scheduling. This restriction could be reasonable when a single service type is deployed. However, if the URLLC service is deployed simultaneously with the eMBB service, this constraint is very restrictive and will impact the latency of the URLLC traffic.  </w:t>
      </w:r>
    </w:p>
    <w:p w14:paraId="6AEDA506" w14:textId="1F50FD26" w:rsidR="00895C43" w:rsidRPr="00466346" w:rsidRDefault="00895C43" w:rsidP="007578AD">
      <w:pPr>
        <w:jc w:val="both"/>
      </w:pPr>
      <w:r w:rsidRPr="00466346">
        <w:t>For a UE that support</w:t>
      </w:r>
      <w:r w:rsidR="00F247BA" w:rsidRPr="00466346">
        <w:t>s</w:t>
      </w:r>
      <w:r w:rsidRPr="00466346">
        <w:t xml:space="preserve"> traffic types with different priorities, the DL traffic for URLLC might arrive in-between an eMBB PDSCH and the associated ACK/NACK. Given the low latency requirements for URLLC traffic, the HARQ feedback </w:t>
      </w:r>
      <w:r w:rsidRPr="00466346">
        <w:lastRenderedPageBreak/>
        <w:t>need to be transmitted with short delay to enable possible HARQ retransm</w:t>
      </w:r>
      <w:r w:rsidR="00635070" w:rsidRPr="00466346">
        <w:t>ission. Thus, this could result</w:t>
      </w:r>
      <w:r w:rsidRPr="00466346">
        <w:t xml:space="preserve"> in </w:t>
      </w:r>
      <w:r w:rsidR="00635070" w:rsidRPr="00466346">
        <w:t xml:space="preserve">an </w:t>
      </w:r>
      <w:r w:rsidRPr="00466346">
        <w:t xml:space="preserve">out-of-order HARQ feedback as illustrated in </w:t>
      </w:r>
      <w:r w:rsidRPr="00466346">
        <w:fldChar w:fldCharType="begin"/>
      </w:r>
      <w:r w:rsidRPr="00466346">
        <w:instrText xml:space="preserve"> REF _Ref525908728 \h </w:instrText>
      </w:r>
      <w:r w:rsidR="00E861EC" w:rsidRPr="00466346">
        <w:instrText xml:space="preserve"> \* MERGEFORMAT </w:instrText>
      </w:r>
      <w:r w:rsidRPr="00466346">
        <w:fldChar w:fldCharType="separate"/>
      </w:r>
      <w:r w:rsidR="00800661" w:rsidRPr="00466346">
        <w:t xml:space="preserve">Figure </w:t>
      </w:r>
      <w:r w:rsidR="00800661" w:rsidRPr="00466346">
        <w:rPr>
          <w:noProof/>
        </w:rPr>
        <w:t>1</w:t>
      </w:r>
      <w:r w:rsidRPr="00466346">
        <w:fldChar w:fldCharType="end"/>
      </w:r>
      <w:r w:rsidRPr="00466346">
        <w:t xml:space="preserve">, which is not supported </w:t>
      </w:r>
      <w:r w:rsidR="003C2A5A" w:rsidRPr="00466346">
        <w:t xml:space="preserve">currently </w:t>
      </w:r>
      <w:r w:rsidRPr="00466346">
        <w:t>in Re-15. Delaying the URLLC’s HARQ feedback until the earlier PDSCH has been a</w:t>
      </w:r>
      <w:r w:rsidR="00635070" w:rsidRPr="00466346">
        <w:t>cknowledged, could result</w:t>
      </w:r>
      <w:r w:rsidRPr="00466346">
        <w:t xml:space="preserve"> in missing the opportunity for any possible retransmission. As a consequence, the network will have to rely on single-shot transmission, which is not spectra</w:t>
      </w:r>
      <w:r w:rsidR="003C2A5A" w:rsidRPr="00466346">
        <w:t>l</w:t>
      </w:r>
      <w:r w:rsidRPr="00466346">
        <w:t>l</w:t>
      </w:r>
      <w:r w:rsidR="003C2A5A" w:rsidRPr="00466346">
        <w:t>y</w:t>
      </w:r>
      <w:r w:rsidRPr="00466346">
        <w:t xml:space="preserve"> efficient.</w:t>
      </w:r>
    </w:p>
    <w:p w14:paraId="39E0DA61" w14:textId="77777777" w:rsidR="00895C43" w:rsidRPr="00466346" w:rsidRDefault="00895C43" w:rsidP="00FE734B">
      <w:pPr>
        <w:jc w:val="center"/>
      </w:pPr>
      <w:r w:rsidRPr="00466346">
        <w:rPr>
          <w:noProof/>
          <w:lang w:val="en-US"/>
        </w:rPr>
        <w:drawing>
          <wp:inline distT="0" distB="0" distL="0" distR="0" wp14:anchorId="1BDA294D" wp14:editId="1B6F3C00">
            <wp:extent cx="3941582" cy="927441"/>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6216" b="9309"/>
                    <a:stretch/>
                  </pic:blipFill>
                  <pic:spPr bwMode="auto">
                    <a:xfrm>
                      <a:off x="0" y="0"/>
                      <a:ext cx="3943985" cy="928006"/>
                    </a:xfrm>
                    <a:prstGeom prst="rect">
                      <a:avLst/>
                    </a:prstGeom>
                    <a:noFill/>
                    <a:ln>
                      <a:noFill/>
                    </a:ln>
                    <a:extLst>
                      <a:ext uri="{53640926-AAD7-44D8-BBD7-CCE9431645EC}">
                        <a14:shadowObscured xmlns:a14="http://schemas.microsoft.com/office/drawing/2010/main"/>
                      </a:ext>
                    </a:extLst>
                  </pic:spPr>
                </pic:pic>
              </a:graphicData>
            </a:graphic>
          </wp:inline>
        </w:drawing>
      </w:r>
    </w:p>
    <w:p w14:paraId="0226972E" w14:textId="77777777" w:rsidR="00895C43" w:rsidRPr="00466346" w:rsidRDefault="00895C43" w:rsidP="00FE734B">
      <w:pPr>
        <w:pStyle w:val="Caption"/>
        <w:jc w:val="center"/>
      </w:pPr>
      <w:bookmarkStart w:id="3" w:name="_Ref525908728"/>
      <w:r w:rsidRPr="00466346">
        <w:t xml:space="preserve">Figure </w:t>
      </w:r>
      <w:r w:rsidRPr="00466346">
        <w:fldChar w:fldCharType="begin"/>
      </w:r>
      <w:r w:rsidRPr="00466346">
        <w:instrText xml:space="preserve"> SEQ Figure \* ARABIC </w:instrText>
      </w:r>
      <w:r w:rsidRPr="00466346">
        <w:fldChar w:fldCharType="separate"/>
      </w:r>
      <w:r w:rsidR="00800661" w:rsidRPr="00466346">
        <w:rPr>
          <w:noProof/>
        </w:rPr>
        <w:t>1</w:t>
      </w:r>
      <w:r w:rsidRPr="00466346">
        <w:fldChar w:fldCharType="end"/>
      </w:r>
      <w:bookmarkEnd w:id="3"/>
      <w:r w:rsidRPr="00466346">
        <w:t>: Out-of-order HARQ feedback.</w:t>
      </w:r>
    </w:p>
    <w:p w14:paraId="1D826E52" w14:textId="037982EF" w:rsidR="00895C43" w:rsidRPr="00466346" w:rsidRDefault="00571E32" w:rsidP="007578AD">
      <w:pPr>
        <w:jc w:val="both"/>
        <w:rPr>
          <w:rFonts w:eastAsia="SimSun"/>
          <w:b/>
          <w:lang w:eastAsia="zh-CN"/>
        </w:rPr>
      </w:pPr>
      <w:r w:rsidRPr="00466346">
        <w:rPr>
          <w:rFonts w:eastAsia="SimSun"/>
          <w:b/>
          <w:lang w:eastAsia="zh-CN"/>
        </w:rPr>
        <w:t>Observation</w:t>
      </w:r>
      <w:r w:rsidR="00AB3AAC" w:rsidRPr="00466346">
        <w:rPr>
          <w:rFonts w:eastAsia="SimSun"/>
          <w:b/>
          <w:lang w:eastAsia="zh-CN"/>
        </w:rPr>
        <w:t xml:space="preserve"> 1</w:t>
      </w:r>
      <w:r w:rsidR="00895C43" w:rsidRPr="00466346">
        <w:rPr>
          <w:rFonts w:eastAsia="SimSun"/>
          <w:b/>
          <w:lang w:eastAsia="zh-CN"/>
        </w:rPr>
        <w:t>: The restriction on out-of-order HARQ could jeopardize the performance of URLLC service.</w:t>
      </w:r>
    </w:p>
    <w:p w14:paraId="2FCEF285" w14:textId="57396CE5" w:rsidR="00895C43" w:rsidRPr="00466346" w:rsidRDefault="00895C43" w:rsidP="007578AD">
      <w:pPr>
        <w:jc w:val="both"/>
      </w:pPr>
      <w:r w:rsidRPr="00466346">
        <w:t>Thus, it is essential to support out-of-order HARQ feedback in Rel-16 to ensure efficient support for URLLC services, and it is vital to know the conditions under which the UE can support this feature without dropping any of the HARQ feedbacks.</w:t>
      </w:r>
    </w:p>
    <w:p w14:paraId="258A3545" w14:textId="663B6E43" w:rsidR="003C2A5A" w:rsidRPr="00466346" w:rsidRDefault="007141FB" w:rsidP="007578AD">
      <w:pPr>
        <w:jc w:val="both"/>
        <w:rPr>
          <w:lang w:eastAsia="zh-CN"/>
        </w:rPr>
      </w:pPr>
      <w:r w:rsidRPr="00466346">
        <w:rPr>
          <w:lang w:eastAsia="zh-CN"/>
        </w:rPr>
        <w:t xml:space="preserve">The main concern to allow for the </w:t>
      </w:r>
      <w:r w:rsidRPr="00466346">
        <w:t>support of the out-of-order HARQ feedback</w:t>
      </w:r>
      <w:r w:rsidRPr="00466346">
        <w:rPr>
          <w:lang w:eastAsia="zh-CN"/>
        </w:rPr>
        <w:t xml:space="preserve"> is t</w:t>
      </w:r>
      <w:r w:rsidR="003C2A5A" w:rsidRPr="00466346">
        <w:rPr>
          <w:lang w:eastAsia="zh-CN"/>
        </w:rPr>
        <w:t>he UE processing pipelining issue</w:t>
      </w:r>
      <w:r w:rsidR="002E1EDE" w:rsidRPr="00466346">
        <w:rPr>
          <w:lang w:eastAsia="zh-CN"/>
        </w:rPr>
        <w:t xml:space="preserve"> </w:t>
      </w:r>
      <w:r w:rsidRPr="00466346">
        <w:rPr>
          <w:lang w:eastAsia="zh-CN"/>
        </w:rPr>
        <w:t xml:space="preserve">which </w:t>
      </w:r>
      <w:r w:rsidR="002E1EDE" w:rsidRPr="00466346">
        <w:rPr>
          <w:lang w:eastAsia="zh-CN"/>
        </w:rPr>
        <w:t>was discussed in RAN1#97 and the</w:t>
      </w:r>
      <w:r w:rsidR="00B8288D" w:rsidRPr="00466346">
        <w:rPr>
          <w:lang w:eastAsia="zh-CN"/>
        </w:rPr>
        <w:t xml:space="preserve"> conclusion </w:t>
      </w:r>
      <w:r w:rsidR="00A32767" w:rsidRPr="00466346">
        <w:rPr>
          <w:lang w:eastAsia="zh-CN"/>
        </w:rPr>
        <w:t>captured in the chairman notes</w:t>
      </w:r>
      <w:r w:rsidR="00074CCE" w:rsidRPr="00466346">
        <w:rPr>
          <w:lang w:eastAsia="zh-CN"/>
        </w:rPr>
        <w:t xml:space="preserve"> </w:t>
      </w:r>
      <w:r w:rsidR="00074CCE" w:rsidRPr="00466346">
        <w:rPr>
          <w:lang w:eastAsia="zh-CN"/>
        </w:rPr>
        <w:fldChar w:fldCharType="begin"/>
      </w:r>
      <w:r w:rsidR="00074CCE" w:rsidRPr="00466346">
        <w:rPr>
          <w:lang w:eastAsia="zh-CN"/>
        </w:rPr>
        <w:instrText xml:space="preserve"> REF _Ref16677548 \r \h </w:instrText>
      </w:r>
      <w:r w:rsidR="007578AD">
        <w:rPr>
          <w:lang w:eastAsia="zh-CN"/>
        </w:rPr>
        <w:instrText xml:space="preserve"> \* MERGEFORMAT </w:instrText>
      </w:r>
      <w:r w:rsidR="00074CCE" w:rsidRPr="00466346">
        <w:rPr>
          <w:lang w:eastAsia="zh-CN"/>
        </w:rPr>
      </w:r>
      <w:r w:rsidR="00074CCE" w:rsidRPr="00466346">
        <w:rPr>
          <w:lang w:eastAsia="zh-CN"/>
        </w:rPr>
        <w:fldChar w:fldCharType="separate"/>
      </w:r>
      <w:r w:rsidR="00800661" w:rsidRPr="00466346">
        <w:rPr>
          <w:lang w:eastAsia="zh-CN"/>
        </w:rPr>
        <w:t>[1]</w:t>
      </w:r>
      <w:r w:rsidR="00074CCE" w:rsidRPr="00466346">
        <w:rPr>
          <w:lang w:eastAsia="zh-CN"/>
        </w:rPr>
        <w:fldChar w:fldCharType="end"/>
      </w:r>
      <w:r w:rsidR="00A32767" w:rsidRPr="00466346">
        <w:rPr>
          <w:lang w:eastAsia="zh-CN"/>
        </w:rPr>
        <w:t xml:space="preserve"> </w:t>
      </w:r>
      <w:r w:rsidR="00B8288D" w:rsidRPr="00466346">
        <w:rPr>
          <w:lang w:eastAsia="zh-CN"/>
        </w:rPr>
        <w:t xml:space="preserve">was </w:t>
      </w:r>
      <w:r w:rsidR="00521A97" w:rsidRPr="00466346">
        <w:rPr>
          <w:lang w:eastAsia="zh-CN"/>
        </w:rPr>
        <w:t xml:space="preserve">whether </w:t>
      </w:r>
      <w:r w:rsidR="00B8288D" w:rsidRPr="00466346">
        <w:rPr>
          <w:lang w:eastAsia="zh-CN"/>
        </w:rPr>
        <w:t xml:space="preserve">to handle </w:t>
      </w:r>
      <w:r w:rsidR="002E1EDE" w:rsidRPr="00466346">
        <w:rPr>
          <w:lang w:eastAsia="zh-CN"/>
        </w:rPr>
        <w:t xml:space="preserve">the following </w:t>
      </w:r>
      <w:r w:rsidR="00B8288D" w:rsidRPr="00466346">
        <w:rPr>
          <w:lang w:eastAsia="zh-CN"/>
        </w:rPr>
        <w:t xml:space="preserve">three </w:t>
      </w:r>
      <w:r w:rsidR="002E1EDE" w:rsidRPr="00466346">
        <w:rPr>
          <w:lang w:eastAsia="zh-CN"/>
        </w:rPr>
        <w:t>scenarios for two unicast PDSCHs</w:t>
      </w:r>
      <w:r w:rsidR="00521A97" w:rsidRPr="00466346">
        <w:rPr>
          <w:lang w:eastAsia="zh-CN"/>
        </w:rPr>
        <w:t xml:space="preserve"> and how to handle them</w:t>
      </w:r>
      <w:r w:rsidR="00B8288D" w:rsidRPr="00466346">
        <w:rPr>
          <w:lang w:eastAsia="zh-CN"/>
        </w:rPr>
        <w:t xml:space="preserve">: </w:t>
      </w:r>
    </w:p>
    <w:p w14:paraId="7292D333" w14:textId="0A45BAE9" w:rsidR="00805B87" w:rsidRPr="00466346" w:rsidRDefault="00805B87" w:rsidP="007578AD">
      <w:pPr>
        <w:pStyle w:val="BodyText"/>
        <w:numPr>
          <w:ilvl w:val="0"/>
          <w:numId w:val="13"/>
        </w:numPr>
        <w:spacing w:after="120"/>
        <w:jc w:val="both"/>
        <w:rPr>
          <w:lang w:eastAsia="zh-CN"/>
        </w:rPr>
      </w:pPr>
      <w:r w:rsidRPr="00466346">
        <w:rPr>
          <w:b/>
          <w:lang w:eastAsia="zh-CN"/>
        </w:rPr>
        <w:t>Scenario 1</w:t>
      </w:r>
      <w:r w:rsidRPr="00466346">
        <w:rPr>
          <w:lang w:eastAsia="zh-CN"/>
        </w:rPr>
        <w:t xml:space="preserve">: When </w:t>
      </w:r>
      <w:r w:rsidRPr="00466346">
        <w:rPr>
          <w:b/>
          <w:lang w:eastAsia="zh-CN"/>
        </w:rPr>
        <w:t>different DL processing times</w:t>
      </w:r>
      <w:r w:rsidRPr="00466346">
        <w:rPr>
          <w:lang w:eastAsia="zh-CN"/>
        </w:rPr>
        <w:t xml:space="preserve"> are associated with different PDSCHs on the same serving cell, and the two PDSCHs are </w:t>
      </w:r>
      <w:r w:rsidRPr="00466346">
        <w:rPr>
          <w:b/>
          <w:lang w:eastAsia="zh-CN"/>
        </w:rPr>
        <w:t>non-overlapping</w:t>
      </w:r>
      <w:r w:rsidRPr="00466346">
        <w:rPr>
          <w:lang w:eastAsia="zh-CN"/>
        </w:rPr>
        <w:t>.</w:t>
      </w:r>
    </w:p>
    <w:p w14:paraId="478293F6" w14:textId="51856AC1" w:rsidR="00805B87" w:rsidRPr="00466346" w:rsidRDefault="00805B87" w:rsidP="007578AD">
      <w:pPr>
        <w:pStyle w:val="BodyText"/>
        <w:numPr>
          <w:ilvl w:val="0"/>
          <w:numId w:val="13"/>
        </w:numPr>
        <w:spacing w:after="120"/>
        <w:jc w:val="both"/>
        <w:rPr>
          <w:lang w:eastAsia="zh-CN"/>
        </w:rPr>
      </w:pPr>
      <w:r w:rsidRPr="00466346">
        <w:rPr>
          <w:b/>
          <w:lang w:eastAsia="zh-CN"/>
        </w:rPr>
        <w:t>Scenario 2</w:t>
      </w:r>
      <w:r w:rsidRPr="00466346">
        <w:rPr>
          <w:lang w:eastAsia="zh-CN"/>
        </w:rPr>
        <w:t xml:space="preserve">: When the </w:t>
      </w:r>
      <w:r w:rsidRPr="00466346">
        <w:rPr>
          <w:b/>
          <w:lang w:eastAsia="zh-CN"/>
        </w:rPr>
        <w:t>same DL processing time</w:t>
      </w:r>
      <w:r w:rsidRPr="00466346">
        <w:rPr>
          <w:lang w:eastAsia="zh-CN"/>
        </w:rPr>
        <w:t xml:space="preserve"> is configured on the same serving cell, and the two PDSCHs are </w:t>
      </w:r>
      <w:r w:rsidRPr="00466346">
        <w:rPr>
          <w:b/>
          <w:lang w:eastAsia="zh-CN"/>
        </w:rPr>
        <w:t>non-overlapping</w:t>
      </w:r>
      <w:r w:rsidRPr="00466346">
        <w:rPr>
          <w:lang w:eastAsia="zh-CN"/>
        </w:rPr>
        <w:t>, and the PDSCH-to-PUCCHs are out of order.</w:t>
      </w:r>
    </w:p>
    <w:p w14:paraId="759866AD" w14:textId="13E807D0" w:rsidR="00805B87" w:rsidRPr="00466346" w:rsidRDefault="00805B87" w:rsidP="007578AD">
      <w:pPr>
        <w:pStyle w:val="BodyText"/>
        <w:numPr>
          <w:ilvl w:val="0"/>
          <w:numId w:val="13"/>
        </w:numPr>
        <w:spacing w:after="120"/>
        <w:jc w:val="both"/>
        <w:rPr>
          <w:lang w:eastAsia="zh-CN"/>
        </w:rPr>
      </w:pPr>
      <w:r w:rsidRPr="00466346">
        <w:rPr>
          <w:b/>
          <w:lang w:eastAsia="zh-CN"/>
        </w:rPr>
        <w:t>Scenario 3</w:t>
      </w:r>
      <w:r w:rsidRPr="00466346">
        <w:rPr>
          <w:lang w:eastAsia="zh-CN"/>
        </w:rPr>
        <w:t xml:space="preserve">: The </w:t>
      </w:r>
      <w:r w:rsidRPr="00466346">
        <w:rPr>
          <w:b/>
          <w:lang w:eastAsia="zh-CN"/>
        </w:rPr>
        <w:t xml:space="preserve">two unicast PDSCHs are overlapping </w:t>
      </w:r>
      <w:r w:rsidRPr="00466346">
        <w:rPr>
          <w:lang w:eastAsia="zh-CN"/>
        </w:rPr>
        <w:t xml:space="preserve">at least in the time domain, regardless of whether the </w:t>
      </w:r>
      <w:r w:rsidRPr="00466346">
        <w:rPr>
          <w:b/>
          <w:lang w:eastAsia="zh-CN"/>
        </w:rPr>
        <w:t>same or different DL processing times</w:t>
      </w:r>
      <w:r w:rsidRPr="00466346">
        <w:rPr>
          <w:lang w:eastAsia="zh-CN"/>
        </w:rPr>
        <w:t xml:space="preserve"> is configured on the same serving cell.</w:t>
      </w:r>
    </w:p>
    <w:p w14:paraId="3428C35D" w14:textId="0BDC68F8" w:rsidR="00BA6A63" w:rsidRPr="00466346" w:rsidRDefault="0078021E" w:rsidP="007578AD">
      <w:pPr>
        <w:pStyle w:val="BodyText"/>
        <w:spacing w:after="120"/>
        <w:jc w:val="both"/>
        <w:rPr>
          <w:lang w:eastAsia="zh-CN"/>
        </w:rPr>
      </w:pPr>
      <w:r w:rsidRPr="00466346">
        <w:rPr>
          <w:lang w:eastAsia="zh-CN"/>
        </w:rPr>
        <w:t>For scenario 1 with out-of-order HARQ, the case where the first PDSCH is capability #2 and</w:t>
      </w:r>
      <w:r w:rsidR="00256ABF" w:rsidRPr="00466346">
        <w:rPr>
          <w:lang w:eastAsia="zh-CN"/>
        </w:rPr>
        <w:t xml:space="preserve"> the second PDSCH is capability#</w:t>
      </w:r>
      <w:r w:rsidRPr="00466346">
        <w:rPr>
          <w:lang w:eastAsia="zh-CN"/>
        </w:rPr>
        <w:t xml:space="preserve">1 </w:t>
      </w:r>
      <w:r w:rsidR="00256ABF" w:rsidRPr="00466346">
        <w:rPr>
          <w:lang w:eastAsia="zh-CN"/>
        </w:rPr>
        <w:t>is not</w:t>
      </w:r>
      <w:r w:rsidR="00E82BBB" w:rsidRPr="00466346">
        <w:rPr>
          <w:lang w:eastAsia="zh-CN"/>
        </w:rPr>
        <w:t xml:space="preserve"> a</w:t>
      </w:r>
      <w:r w:rsidR="00256ABF" w:rsidRPr="00466346">
        <w:rPr>
          <w:lang w:eastAsia="zh-CN"/>
        </w:rPr>
        <w:t xml:space="preserve"> justifiable</w:t>
      </w:r>
      <w:r w:rsidR="00E868CC" w:rsidRPr="00466346">
        <w:rPr>
          <w:lang w:eastAsia="zh-CN"/>
        </w:rPr>
        <w:t xml:space="preserve"> scheduling scenario</w:t>
      </w:r>
      <w:r w:rsidR="00256ABF" w:rsidRPr="00466346">
        <w:rPr>
          <w:lang w:eastAsia="zh-CN"/>
        </w:rPr>
        <w:t xml:space="preserve"> and </w:t>
      </w:r>
      <w:r w:rsidRPr="00466346">
        <w:rPr>
          <w:lang w:eastAsia="zh-CN"/>
        </w:rPr>
        <w:t xml:space="preserve">could be discarded </w:t>
      </w:r>
      <w:r w:rsidR="00E868CC" w:rsidRPr="00466346">
        <w:rPr>
          <w:lang w:eastAsia="zh-CN"/>
        </w:rPr>
        <w:t>as it</w:t>
      </w:r>
      <w:r w:rsidRPr="00466346">
        <w:rPr>
          <w:lang w:eastAsia="zh-CN"/>
        </w:rPr>
        <w:t xml:space="preserve"> is not needed by the gNB</w:t>
      </w:r>
      <w:r w:rsidR="00250A38" w:rsidRPr="00466346">
        <w:rPr>
          <w:lang w:eastAsia="zh-CN"/>
        </w:rPr>
        <w:t xml:space="preserve">. The UE should </w:t>
      </w:r>
      <w:r w:rsidR="00E82BBB" w:rsidRPr="00466346">
        <w:rPr>
          <w:lang w:eastAsia="zh-CN"/>
        </w:rPr>
        <w:t xml:space="preserve">possibly </w:t>
      </w:r>
      <w:r w:rsidR="00250A38" w:rsidRPr="00466346">
        <w:rPr>
          <w:lang w:eastAsia="zh-CN"/>
        </w:rPr>
        <w:t>consider this as an error case</w:t>
      </w:r>
      <w:r w:rsidRPr="00466346">
        <w:rPr>
          <w:lang w:eastAsia="zh-CN"/>
        </w:rPr>
        <w:t xml:space="preserve">. </w:t>
      </w:r>
      <w:r w:rsidR="00250A38" w:rsidRPr="00466346">
        <w:rPr>
          <w:lang w:eastAsia="zh-CN"/>
        </w:rPr>
        <w:t xml:space="preserve">Only the case where the first PDSCH is capability #1 </w:t>
      </w:r>
      <w:r w:rsidR="00A913D1" w:rsidRPr="00466346">
        <w:rPr>
          <w:lang w:eastAsia="zh-CN"/>
        </w:rPr>
        <w:t xml:space="preserve">and the second PDSCH is capability #2 is </w:t>
      </w:r>
      <w:r w:rsidR="00224F5E" w:rsidRPr="00466346">
        <w:rPr>
          <w:lang w:eastAsia="zh-CN"/>
        </w:rPr>
        <w:t>a reasonable scheduling scenario</w:t>
      </w:r>
      <w:r w:rsidR="00A913D1" w:rsidRPr="00466346">
        <w:rPr>
          <w:lang w:eastAsia="zh-CN"/>
        </w:rPr>
        <w:t xml:space="preserve">. </w:t>
      </w:r>
    </w:p>
    <w:p w14:paraId="25BD8010" w14:textId="1101F5D5" w:rsidR="00C54D5F" w:rsidRPr="00466346" w:rsidRDefault="00BA6A63" w:rsidP="007578AD">
      <w:pPr>
        <w:pStyle w:val="CommentText"/>
        <w:jc w:val="both"/>
      </w:pPr>
      <w:r w:rsidRPr="00466346">
        <w:rPr>
          <w:lang w:eastAsia="zh-CN"/>
        </w:rPr>
        <w:t xml:space="preserve">According to Rel-15, </w:t>
      </w:r>
      <w:r w:rsidR="00C54D5F" w:rsidRPr="00466346">
        <w:rPr>
          <w:lang w:eastAsia="zh-CN"/>
        </w:rPr>
        <w:t xml:space="preserve">by default, </w:t>
      </w:r>
      <w:r w:rsidRPr="00466346">
        <w:rPr>
          <w:lang w:eastAsia="zh-CN"/>
        </w:rPr>
        <w:t xml:space="preserve">the UE should be able to process both the first and the second PDSCH </w:t>
      </w:r>
      <w:r w:rsidR="00D51C69" w:rsidRPr="00466346">
        <w:rPr>
          <w:lang w:eastAsia="zh-CN"/>
        </w:rPr>
        <w:t>in s</w:t>
      </w:r>
      <w:r w:rsidR="00415C15" w:rsidRPr="00466346">
        <w:rPr>
          <w:lang w:eastAsia="zh-CN"/>
        </w:rPr>
        <w:t>cenario 1</w:t>
      </w:r>
      <w:r w:rsidR="00C54D5F" w:rsidRPr="00466346">
        <w:rPr>
          <w:lang w:eastAsia="zh-CN"/>
        </w:rPr>
        <w:t xml:space="preserve"> with one exception rule. </w:t>
      </w:r>
      <w:r w:rsidR="00415C15" w:rsidRPr="00466346">
        <w:rPr>
          <w:lang w:eastAsia="zh-CN"/>
        </w:rPr>
        <w:t xml:space="preserve"> </w:t>
      </w:r>
      <w:r w:rsidR="00C54D5F" w:rsidRPr="00466346">
        <w:rPr>
          <w:lang w:eastAsia="zh-CN"/>
        </w:rPr>
        <w:t>For</w:t>
      </w:r>
      <w:r w:rsidR="00C54D5F" w:rsidRPr="00466346">
        <w:t xml:space="preserve"> UEs with processing capability#2, if the scheduled RB allocation exceeds 136 RBs, the UE defaults to capability#1 processing time (</w:t>
      </w:r>
      <w:r w:rsidR="00C54D5F" w:rsidRPr="00466346">
        <w:rPr>
          <w:lang w:eastAsia="zh-CN"/>
        </w:rPr>
        <w:t>with 30kHz SCS</w:t>
      </w:r>
      <w:r w:rsidR="00C54D5F" w:rsidRPr="00466346">
        <w:t xml:space="preserve">) and the </w:t>
      </w:r>
      <w:r w:rsidR="00C54D5F" w:rsidRPr="00466346">
        <w:rPr>
          <w:lang w:eastAsia="zh-CN"/>
        </w:rPr>
        <w:t>UE may also skip decoding the PDSCHs when their last OFDM symbol is within 10 symbols before the start of another PDS</w:t>
      </w:r>
      <w:r w:rsidR="00315243" w:rsidRPr="00466346">
        <w:rPr>
          <w:lang w:eastAsia="zh-CN"/>
        </w:rPr>
        <w:t>CH that is scheduled to follow c</w:t>
      </w:r>
      <w:r w:rsidR="00C54D5F" w:rsidRPr="00466346">
        <w:rPr>
          <w:lang w:eastAsia="zh-CN"/>
        </w:rPr>
        <w:t>apability</w:t>
      </w:r>
      <w:r w:rsidR="00E27313" w:rsidRPr="00466346">
        <w:rPr>
          <w:lang w:eastAsia="zh-CN"/>
        </w:rPr>
        <w:t>#</w:t>
      </w:r>
      <w:r w:rsidR="00C54D5F" w:rsidRPr="00466346">
        <w:rPr>
          <w:lang w:eastAsia="zh-CN"/>
        </w:rPr>
        <w:t>2, if any of those initial PDSCHs is scheduled with more than 136 RBs with 30k</w:t>
      </w:r>
      <w:r w:rsidR="00315243" w:rsidRPr="00466346">
        <w:rPr>
          <w:lang w:eastAsia="zh-CN"/>
        </w:rPr>
        <w:t>Hz SCS and following c</w:t>
      </w:r>
      <w:r w:rsidR="00E27313" w:rsidRPr="00466346">
        <w:rPr>
          <w:lang w:eastAsia="zh-CN"/>
        </w:rPr>
        <w:t>apability#</w:t>
      </w:r>
      <w:r w:rsidR="00C54D5F" w:rsidRPr="00466346">
        <w:rPr>
          <w:lang w:eastAsia="zh-CN"/>
        </w:rPr>
        <w:t>1 processing time</w:t>
      </w:r>
      <w:r w:rsidR="00E27313" w:rsidRPr="00466346">
        <w:rPr>
          <w:lang w:eastAsia="zh-CN"/>
        </w:rPr>
        <w:t xml:space="preserve"> </w:t>
      </w:r>
      <w:r w:rsidR="00E27313" w:rsidRPr="00466346">
        <w:rPr>
          <w:lang w:eastAsia="zh-CN"/>
        </w:rPr>
        <w:fldChar w:fldCharType="begin"/>
      </w:r>
      <w:r w:rsidR="00E27313" w:rsidRPr="00466346">
        <w:rPr>
          <w:lang w:eastAsia="zh-CN"/>
        </w:rPr>
        <w:instrText xml:space="preserve"> REF _Ref16842286 \r \h </w:instrText>
      </w:r>
      <w:r w:rsidR="007578AD">
        <w:rPr>
          <w:lang w:eastAsia="zh-CN"/>
        </w:rPr>
        <w:instrText xml:space="preserve"> \* MERGEFORMAT </w:instrText>
      </w:r>
      <w:r w:rsidR="00E27313" w:rsidRPr="00466346">
        <w:rPr>
          <w:lang w:eastAsia="zh-CN"/>
        </w:rPr>
      </w:r>
      <w:r w:rsidR="00E27313" w:rsidRPr="00466346">
        <w:rPr>
          <w:lang w:eastAsia="zh-CN"/>
        </w:rPr>
        <w:fldChar w:fldCharType="separate"/>
      </w:r>
      <w:r w:rsidR="00800661" w:rsidRPr="00466346">
        <w:rPr>
          <w:lang w:eastAsia="zh-CN"/>
        </w:rPr>
        <w:t>[1]</w:t>
      </w:r>
      <w:r w:rsidR="00E27313" w:rsidRPr="00466346">
        <w:rPr>
          <w:lang w:eastAsia="zh-CN"/>
        </w:rPr>
        <w:fldChar w:fldCharType="end"/>
      </w:r>
      <w:r w:rsidR="00415C15" w:rsidRPr="00466346">
        <w:rPr>
          <w:lang w:eastAsia="zh-CN"/>
        </w:rPr>
        <w:t xml:space="preserve">. </w:t>
      </w:r>
      <w:r w:rsidR="00E70AA1" w:rsidRPr="00466346">
        <w:rPr>
          <w:lang w:eastAsia="zh-CN"/>
        </w:rPr>
        <w:t xml:space="preserve">Hence, there is no UE processing pipelining issue </w:t>
      </w:r>
      <w:r w:rsidR="00E92ABD" w:rsidRPr="00466346">
        <w:rPr>
          <w:lang w:eastAsia="zh-CN"/>
        </w:rPr>
        <w:t xml:space="preserve">for this scenario </w:t>
      </w:r>
      <w:r w:rsidR="00E70AA1" w:rsidRPr="00466346">
        <w:rPr>
          <w:lang w:eastAsia="zh-CN"/>
        </w:rPr>
        <w:t>and Rel-15 is</w:t>
      </w:r>
      <w:r w:rsidR="00E92ABD" w:rsidRPr="00466346">
        <w:rPr>
          <w:lang w:eastAsia="zh-CN"/>
        </w:rPr>
        <w:t xml:space="preserve"> already handling this case</w:t>
      </w:r>
      <w:r w:rsidR="00D4252C" w:rsidRPr="00466346">
        <w:rPr>
          <w:lang w:eastAsia="zh-CN"/>
        </w:rPr>
        <w:t xml:space="preserve"> from UE pipelining perspective</w:t>
      </w:r>
      <w:r w:rsidR="00E92ABD" w:rsidRPr="00466346">
        <w:rPr>
          <w:lang w:eastAsia="zh-CN"/>
        </w:rPr>
        <w:t xml:space="preserve"> and there is </w:t>
      </w:r>
      <w:r w:rsidR="004F0A15" w:rsidRPr="00466346">
        <w:rPr>
          <w:lang w:eastAsia="zh-CN"/>
        </w:rPr>
        <w:t xml:space="preserve">no need to change </w:t>
      </w:r>
      <w:r w:rsidR="00D4252C" w:rsidRPr="00466346">
        <w:rPr>
          <w:lang w:eastAsia="zh-CN"/>
        </w:rPr>
        <w:t>this rule</w:t>
      </w:r>
      <w:r w:rsidR="004F0A15" w:rsidRPr="00466346">
        <w:rPr>
          <w:lang w:eastAsia="zh-CN"/>
        </w:rPr>
        <w:t xml:space="preserve"> in Rel-16. </w:t>
      </w:r>
      <w:r w:rsidR="00C54D5F" w:rsidRPr="00466346">
        <w:rPr>
          <w:lang w:eastAsia="zh-CN"/>
        </w:rPr>
        <w:t xml:space="preserve">Even if </w:t>
      </w:r>
      <w:r w:rsidR="00C54D5F" w:rsidRPr="00466346">
        <w:t>an enhancement to the Rel-15 rule is needed</w:t>
      </w:r>
      <w:r w:rsidR="00E27313" w:rsidRPr="00466346">
        <w:t xml:space="preserve">, it will not be dependent </w:t>
      </w:r>
      <w:r w:rsidR="00C54D5F" w:rsidRPr="00466346">
        <w:t xml:space="preserve">of the HARQs feedback order </w:t>
      </w:r>
      <w:r w:rsidR="00315243" w:rsidRPr="00466346">
        <w:t>(</w:t>
      </w:r>
      <w:r w:rsidR="00C54D5F" w:rsidRPr="00466346">
        <w:t>in-order or out-of-order) and the solution shouldn’t depend on the HARQs order</w:t>
      </w:r>
      <w:r w:rsidR="00E27313" w:rsidRPr="00466346">
        <w:t xml:space="preserve"> neither</w:t>
      </w:r>
      <w:r w:rsidR="00C54D5F" w:rsidRPr="00466346">
        <w:t>.</w:t>
      </w:r>
      <w:r w:rsidR="00315243" w:rsidRPr="00466346">
        <w:t xml:space="preserve"> Therefore, scenario 1 is not needed and should be removed </w:t>
      </w:r>
      <w:r w:rsidR="002F5663" w:rsidRPr="00466346">
        <w:t xml:space="preserve">from the considered scenarios as it is out of the scope of this AI. </w:t>
      </w:r>
    </w:p>
    <w:p w14:paraId="5C064140" w14:textId="77777777" w:rsidR="00224F5E" w:rsidRPr="00466346" w:rsidRDefault="004F0A15" w:rsidP="007578AD">
      <w:pPr>
        <w:spacing w:after="160" w:line="252" w:lineRule="auto"/>
        <w:jc w:val="both"/>
        <w:rPr>
          <w:rFonts w:eastAsia="Times New Roman"/>
          <w:bCs/>
          <w:iCs/>
        </w:rPr>
      </w:pPr>
      <w:r w:rsidRPr="00466346">
        <w:rPr>
          <w:lang w:eastAsia="zh-CN"/>
        </w:rPr>
        <w:t>For scenario 2</w:t>
      </w:r>
      <w:r w:rsidR="00A23A97" w:rsidRPr="00466346">
        <w:rPr>
          <w:lang w:eastAsia="zh-CN"/>
        </w:rPr>
        <w:t xml:space="preserve"> with out-of-order HARQ</w:t>
      </w:r>
      <w:r w:rsidRPr="00466346">
        <w:rPr>
          <w:lang w:eastAsia="zh-CN"/>
        </w:rPr>
        <w:t xml:space="preserve">, </w:t>
      </w:r>
      <w:r w:rsidR="00A23A97" w:rsidRPr="00466346">
        <w:rPr>
          <w:lang w:eastAsia="zh-CN"/>
        </w:rPr>
        <w:t>there is no UE processing pipelining issue</w:t>
      </w:r>
      <w:r w:rsidR="00224F5E" w:rsidRPr="00466346">
        <w:rPr>
          <w:lang w:eastAsia="zh-CN"/>
        </w:rPr>
        <w:t xml:space="preserve"> and Solution 2 should be adopted for this scenario where </w:t>
      </w:r>
      <w:r w:rsidR="00224F5E" w:rsidRPr="00466346">
        <w:rPr>
          <w:rFonts w:eastAsia="Times New Roman"/>
          <w:bCs/>
          <w:iCs/>
        </w:rPr>
        <w:t>the UE processes both the first and second PDSCHs as a UE capability with no condition.</w:t>
      </w:r>
    </w:p>
    <w:p w14:paraId="634BF245" w14:textId="5F23B5F8" w:rsidR="0008744A" w:rsidRPr="00466346" w:rsidRDefault="000A6733" w:rsidP="007578AD">
      <w:pPr>
        <w:pStyle w:val="BodyText"/>
        <w:spacing w:after="120"/>
        <w:jc w:val="both"/>
        <w:rPr>
          <w:lang w:eastAsia="zh-CN"/>
        </w:rPr>
      </w:pPr>
      <w:r w:rsidRPr="00466346">
        <w:rPr>
          <w:lang w:eastAsia="zh-CN"/>
        </w:rPr>
        <w:t xml:space="preserve">Regarding Scenario 3, </w:t>
      </w:r>
      <w:r w:rsidR="00A252C0" w:rsidRPr="00466346">
        <w:rPr>
          <w:lang w:eastAsia="zh-CN"/>
        </w:rPr>
        <w:t xml:space="preserve">the two unicast PDSCHs are overlapping </w:t>
      </w:r>
      <w:r w:rsidR="0008744A" w:rsidRPr="00466346">
        <w:rPr>
          <w:lang w:eastAsia="zh-CN"/>
        </w:rPr>
        <w:t>with same or different DL processing times. In this case, the later scheduling DCI should always override the previous one</w:t>
      </w:r>
      <w:r w:rsidR="002A5BF3" w:rsidRPr="00466346">
        <w:rPr>
          <w:lang w:eastAsia="zh-CN"/>
        </w:rPr>
        <w:t xml:space="preserve"> as it </w:t>
      </w:r>
      <w:r w:rsidR="00281851" w:rsidRPr="00466346">
        <w:rPr>
          <w:lang w:eastAsia="zh-CN"/>
        </w:rPr>
        <w:t>should have the highest priority</w:t>
      </w:r>
      <w:r w:rsidR="0008744A" w:rsidRPr="00466346">
        <w:rPr>
          <w:lang w:eastAsia="zh-CN"/>
        </w:rPr>
        <w:t>.</w:t>
      </w:r>
      <w:r w:rsidR="00281851" w:rsidRPr="00466346">
        <w:rPr>
          <w:lang w:eastAsia="zh-CN"/>
        </w:rPr>
        <w:t xml:space="preserve"> The processing of multiple PDSCHs overlapping in time is </w:t>
      </w:r>
      <w:r w:rsidR="00CB5959" w:rsidRPr="00466346">
        <w:rPr>
          <w:lang w:eastAsia="zh-CN"/>
        </w:rPr>
        <w:t>a potential future</w:t>
      </w:r>
      <w:r w:rsidR="00281851" w:rsidRPr="00466346">
        <w:rPr>
          <w:lang w:eastAsia="zh-CN"/>
        </w:rPr>
        <w:t xml:space="preserve"> UE capability enhancement that could be </w:t>
      </w:r>
      <w:r w:rsidR="00CB5959" w:rsidRPr="00466346">
        <w:rPr>
          <w:lang w:eastAsia="zh-CN"/>
        </w:rPr>
        <w:t xml:space="preserve">considered and </w:t>
      </w:r>
      <w:r w:rsidR="00281851" w:rsidRPr="00466346">
        <w:rPr>
          <w:lang w:eastAsia="zh-CN"/>
        </w:rPr>
        <w:t xml:space="preserve">studied in Rel-17. </w:t>
      </w:r>
    </w:p>
    <w:p w14:paraId="63480BAA" w14:textId="601749AE" w:rsidR="00B47798" w:rsidRPr="00466346" w:rsidRDefault="00B47798" w:rsidP="007578AD">
      <w:pPr>
        <w:pStyle w:val="BodyText"/>
        <w:spacing w:after="120"/>
        <w:jc w:val="both"/>
        <w:rPr>
          <w:lang w:eastAsia="zh-CN"/>
        </w:rPr>
      </w:pPr>
      <w:r w:rsidRPr="00466346">
        <w:rPr>
          <w:lang w:eastAsia="zh-CN"/>
        </w:rPr>
        <w:t>Therefore, we have the following conclusions for the three proposed scenarios:</w:t>
      </w:r>
    </w:p>
    <w:p w14:paraId="0D5A4A6D" w14:textId="77777777" w:rsidR="00B47798" w:rsidRPr="00466346" w:rsidRDefault="00B47798" w:rsidP="007578AD">
      <w:pPr>
        <w:pStyle w:val="ListParagraph"/>
        <w:numPr>
          <w:ilvl w:val="0"/>
          <w:numId w:val="15"/>
        </w:numPr>
        <w:jc w:val="both"/>
      </w:pPr>
      <w:r w:rsidRPr="00466346">
        <w:t>Scenario 1: is not needed and should be removed from the considered scenarios.</w:t>
      </w:r>
    </w:p>
    <w:p w14:paraId="5BE5FC9B" w14:textId="0E0101D3" w:rsidR="00B47798" w:rsidRPr="00466346" w:rsidRDefault="00B47798" w:rsidP="007578AD">
      <w:pPr>
        <w:pStyle w:val="ListParagraph"/>
        <w:numPr>
          <w:ilvl w:val="0"/>
          <w:numId w:val="15"/>
        </w:numPr>
        <w:jc w:val="both"/>
        <w:rPr>
          <w:rFonts w:eastAsiaTheme="minorHAnsi"/>
        </w:rPr>
      </w:pPr>
      <w:r w:rsidRPr="00466346">
        <w:t xml:space="preserve">Scenario 2: </w:t>
      </w:r>
      <w:r w:rsidRPr="00466346">
        <w:rPr>
          <w:rFonts w:eastAsiaTheme="minorHAnsi"/>
        </w:rPr>
        <w:t>support out-of-order HARQ feedback without additional restrictions.</w:t>
      </w:r>
    </w:p>
    <w:p w14:paraId="2118AB50" w14:textId="0D762D47" w:rsidR="00B47798" w:rsidRPr="00466346" w:rsidRDefault="00B47798" w:rsidP="007578AD">
      <w:pPr>
        <w:pStyle w:val="ListParagraph"/>
        <w:numPr>
          <w:ilvl w:val="0"/>
          <w:numId w:val="15"/>
        </w:numPr>
        <w:jc w:val="both"/>
      </w:pPr>
      <w:r w:rsidRPr="00466346">
        <w:t>Scenario 3</w:t>
      </w:r>
      <w:r w:rsidRPr="00466346">
        <w:rPr>
          <w:rFonts w:eastAsiaTheme="minorHAnsi"/>
        </w:rPr>
        <w:t xml:space="preserve">: </w:t>
      </w:r>
      <w:r w:rsidRPr="00466346">
        <w:t>the later scheduling DCI should always override the previous one as it should have the highest priority.</w:t>
      </w:r>
    </w:p>
    <w:p w14:paraId="09B3C7CD" w14:textId="7E9DA567" w:rsidR="00B47798" w:rsidRPr="00466346" w:rsidRDefault="00B47798" w:rsidP="007578AD">
      <w:pPr>
        <w:jc w:val="both"/>
        <w:rPr>
          <w:rFonts w:eastAsia="SimSun"/>
          <w:b/>
          <w:lang w:eastAsia="zh-CN"/>
        </w:rPr>
      </w:pPr>
      <w:r w:rsidRPr="00466346">
        <w:rPr>
          <w:rFonts w:eastAsia="SimSun"/>
          <w:b/>
          <w:lang w:eastAsia="zh-CN"/>
        </w:rPr>
        <w:lastRenderedPageBreak/>
        <w:t xml:space="preserve">Proposal 1: Scenario 1 is not needed and should be removed from the </w:t>
      </w:r>
      <w:r w:rsidR="00F22C60" w:rsidRPr="00466346">
        <w:rPr>
          <w:rFonts w:eastAsia="SimSun"/>
          <w:b/>
          <w:lang w:eastAsia="zh-CN"/>
        </w:rPr>
        <w:t>list of considered</w:t>
      </w:r>
      <w:r w:rsidRPr="00466346">
        <w:rPr>
          <w:rFonts w:eastAsia="SimSun"/>
          <w:b/>
          <w:lang w:eastAsia="zh-CN"/>
        </w:rPr>
        <w:t xml:space="preserve"> scenarios.</w:t>
      </w:r>
    </w:p>
    <w:p w14:paraId="72A7F13B" w14:textId="0ADD4150" w:rsidR="00805B87" w:rsidRPr="00466346" w:rsidRDefault="00CB5959" w:rsidP="007578AD">
      <w:pPr>
        <w:jc w:val="both"/>
        <w:rPr>
          <w:rFonts w:eastAsia="SimSun"/>
          <w:b/>
          <w:lang w:eastAsia="zh-CN"/>
        </w:rPr>
      </w:pPr>
      <w:r w:rsidRPr="00466346">
        <w:rPr>
          <w:rFonts w:eastAsia="SimSun"/>
          <w:b/>
          <w:lang w:eastAsia="zh-CN"/>
        </w:rPr>
        <w:t>P</w:t>
      </w:r>
      <w:r w:rsidR="00B47798" w:rsidRPr="00466346">
        <w:rPr>
          <w:rFonts w:eastAsia="SimSun"/>
          <w:b/>
          <w:lang w:eastAsia="zh-CN"/>
        </w:rPr>
        <w:t>roposal 2</w:t>
      </w:r>
      <w:r w:rsidRPr="00466346">
        <w:rPr>
          <w:rFonts w:eastAsia="SimSun"/>
          <w:b/>
          <w:lang w:eastAsia="zh-CN"/>
        </w:rPr>
        <w:t xml:space="preserve">: </w:t>
      </w:r>
      <w:r w:rsidR="00B47798" w:rsidRPr="00466346">
        <w:rPr>
          <w:rFonts w:eastAsia="SimSun"/>
          <w:b/>
          <w:lang w:eastAsia="zh-CN"/>
        </w:rPr>
        <w:t>For Scenario 2</w:t>
      </w:r>
      <w:r w:rsidRPr="00466346">
        <w:rPr>
          <w:rFonts w:eastAsia="SimSun"/>
          <w:b/>
          <w:lang w:eastAsia="zh-CN"/>
        </w:rPr>
        <w:t xml:space="preserve">, support </w:t>
      </w:r>
      <w:r w:rsidR="00E620F3" w:rsidRPr="00466346">
        <w:rPr>
          <w:rFonts w:eastAsia="SimSun"/>
          <w:b/>
          <w:lang w:eastAsia="zh-CN"/>
        </w:rPr>
        <w:t xml:space="preserve">Solution 2 where the </w:t>
      </w:r>
      <w:r w:rsidRPr="00466346">
        <w:rPr>
          <w:rFonts w:eastAsia="SimSun"/>
          <w:b/>
          <w:lang w:eastAsia="zh-CN"/>
        </w:rPr>
        <w:t>out-</w:t>
      </w:r>
      <w:r w:rsidR="00EC0C62" w:rsidRPr="00466346">
        <w:rPr>
          <w:rFonts w:eastAsia="SimSun"/>
          <w:b/>
          <w:lang w:eastAsia="zh-CN"/>
        </w:rPr>
        <w:t>of</w:t>
      </w:r>
      <w:r w:rsidRPr="00466346">
        <w:rPr>
          <w:rFonts w:eastAsia="SimSun"/>
          <w:b/>
          <w:lang w:eastAsia="zh-CN"/>
        </w:rPr>
        <w:t>-order HARQ feedback without additional restrictions</w:t>
      </w:r>
      <w:r w:rsidR="00F22C60" w:rsidRPr="00466346">
        <w:rPr>
          <w:rFonts w:eastAsia="SimSun"/>
          <w:b/>
          <w:lang w:eastAsia="zh-CN"/>
        </w:rPr>
        <w:t xml:space="preserve"> should be adopted</w:t>
      </w:r>
      <w:r w:rsidRPr="00466346">
        <w:rPr>
          <w:rFonts w:eastAsia="SimSun"/>
          <w:b/>
          <w:lang w:eastAsia="zh-CN"/>
        </w:rPr>
        <w:t>.</w:t>
      </w:r>
    </w:p>
    <w:p w14:paraId="390E0AD2" w14:textId="6AC1F6D3" w:rsidR="00B47798" w:rsidRPr="00466346" w:rsidRDefault="00B47798" w:rsidP="007578AD">
      <w:pPr>
        <w:jc w:val="both"/>
        <w:rPr>
          <w:rFonts w:eastAsia="SimSun"/>
          <w:b/>
          <w:lang w:eastAsia="zh-CN"/>
        </w:rPr>
      </w:pPr>
      <w:r w:rsidRPr="00466346">
        <w:rPr>
          <w:rFonts w:eastAsia="SimSun"/>
          <w:b/>
          <w:lang w:eastAsia="zh-CN"/>
        </w:rPr>
        <w:t>Proposal 3: For Scenario 3, the later scheduling DCI should always override the previous one as it should have the highest priority.</w:t>
      </w:r>
    </w:p>
    <w:p w14:paraId="0B6A5CD7" w14:textId="5B09E09B" w:rsidR="00606C6E" w:rsidRPr="00466346" w:rsidRDefault="00606C6E" w:rsidP="007578AD">
      <w:pPr>
        <w:jc w:val="both"/>
      </w:pPr>
      <w:r w:rsidRPr="00466346">
        <w:t xml:space="preserve">Regarding Solution 1, although it looks simple and straightforward and has little specification impacts, it has a lot of drawbacks. First, the eMBB throughput will be degraded (assuming eMBB is the low priority traffic). </w:t>
      </w:r>
    </w:p>
    <w:p w14:paraId="042C6004" w14:textId="7FFDC8EE" w:rsidR="00920389" w:rsidRPr="00466346" w:rsidRDefault="00606C6E" w:rsidP="007578AD">
      <w:pPr>
        <w:jc w:val="both"/>
        <w:rPr>
          <w:rFonts w:eastAsia="Times New Roman"/>
          <w:bCs/>
          <w:iCs/>
        </w:rPr>
      </w:pPr>
      <w:r w:rsidRPr="00466346">
        <w:t xml:space="preserve">Second, it will lead to lack </w:t>
      </w:r>
      <w:r w:rsidR="004D625E" w:rsidRPr="00466346">
        <w:t>of</w:t>
      </w:r>
      <w:r w:rsidRPr="00466346">
        <w:t xml:space="preserve"> predictability at the gNB side if the UE is going to process or not the scheduled PDSCH. </w:t>
      </w:r>
      <w:r w:rsidRPr="00466346">
        <w:rPr>
          <w:rFonts w:eastAsia="Times New Roman"/>
          <w:bCs/>
          <w:iCs/>
        </w:rPr>
        <w:t xml:space="preserve">The UE may always drop the first scheduled PDSCH and this will highly impact the throughput especially if the URLLC traffic is very frequent. The UE may also decide to process the first scheduled PDSCH from time to time under some implementation conditions and this will confuse the gNB which is not aware about the conditions applied by the UE. </w:t>
      </w:r>
    </w:p>
    <w:p w14:paraId="34761247" w14:textId="3F16D4A0" w:rsidR="00621C64" w:rsidRPr="00466346" w:rsidRDefault="002F5663" w:rsidP="007578AD">
      <w:pPr>
        <w:jc w:val="both"/>
        <w:rPr>
          <w:rFonts w:eastAsia="SimSun"/>
          <w:b/>
          <w:lang w:eastAsia="zh-CN"/>
        </w:rPr>
      </w:pPr>
      <w:r w:rsidRPr="00466346">
        <w:rPr>
          <w:rFonts w:eastAsia="SimSun"/>
          <w:b/>
          <w:lang w:eastAsia="zh-CN"/>
        </w:rPr>
        <w:t>Proposal 4</w:t>
      </w:r>
      <w:r w:rsidR="00004B2C" w:rsidRPr="00466346">
        <w:rPr>
          <w:rFonts w:eastAsia="SimSun"/>
          <w:b/>
          <w:lang w:eastAsia="zh-CN"/>
        </w:rPr>
        <w:t xml:space="preserve">: Solution 1 </w:t>
      </w:r>
      <w:r w:rsidR="00034893" w:rsidRPr="00466346">
        <w:rPr>
          <w:rFonts w:eastAsia="SimSun"/>
          <w:b/>
          <w:lang w:eastAsia="zh-CN"/>
        </w:rPr>
        <w:t>is not considered further in this WI</w:t>
      </w:r>
      <w:r w:rsidR="00004B2C" w:rsidRPr="00466346">
        <w:rPr>
          <w:rFonts w:eastAsia="SimSun"/>
          <w:b/>
          <w:lang w:eastAsia="zh-CN"/>
        </w:rPr>
        <w:t xml:space="preserve">. </w:t>
      </w:r>
    </w:p>
    <w:p w14:paraId="7B42879A" w14:textId="4040A450" w:rsidR="00895C43" w:rsidRPr="00466346" w:rsidRDefault="00895C43" w:rsidP="007578AD">
      <w:pPr>
        <w:jc w:val="both"/>
      </w:pPr>
      <w:r w:rsidRPr="00466346">
        <w:t>Similar issue raises for the out-of-order UL scheduling (</w:t>
      </w:r>
      <w:r w:rsidRPr="00466346">
        <w:fldChar w:fldCharType="begin"/>
      </w:r>
      <w:r w:rsidRPr="00466346">
        <w:instrText xml:space="preserve"> REF _Ref1127992 \h </w:instrText>
      </w:r>
      <w:r w:rsidR="00E861EC" w:rsidRPr="00466346">
        <w:instrText xml:space="preserve"> \* MERGEFORMAT </w:instrText>
      </w:r>
      <w:r w:rsidRPr="00466346">
        <w:fldChar w:fldCharType="separate"/>
      </w:r>
      <w:r w:rsidR="00800661" w:rsidRPr="00466346">
        <w:t xml:space="preserve">Figure </w:t>
      </w:r>
      <w:r w:rsidR="00800661" w:rsidRPr="00466346">
        <w:rPr>
          <w:noProof/>
        </w:rPr>
        <w:t>2</w:t>
      </w:r>
      <w:r w:rsidRPr="00466346">
        <w:fldChar w:fldCharType="end"/>
      </w:r>
      <w:r w:rsidRPr="00466346">
        <w:t xml:space="preserve">). For this case, the UE should be allowed to skip transmitting the earlier scheduled PUSCH when the scheduling PDCCH is within X symbols of the PDCCH that scheduled the later PUSCH (as illustrated in </w:t>
      </w:r>
      <w:r w:rsidRPr="00466346">
        <w:fldChar w:fldCharType="begin"/>
      </w:r>
      <w:r w:rsidRPr="00466346">
        <w:instrText xml:space="preserve"> REF _Ref1128619 \h </w:instrText>
      </w:r>
      <w:r w:rsidR="00E861EC" w:rsidRPr="00466346">
        <w:instrText xml:space="preserve"> \* MERGEFORMAT </w:instrText>
      </w:r>
      <w:r w:rsidRPr="00466346">
        <w:fldChar w:fldCharType="separate"/>
      </w:r>
      <w:r w:rsidR="00800661" w:rsidRPr="00466346">
        <w:t xml:space="preserve">Figure </w:t>
      </w:r>
      <w:r w:rsidR="00800661" w:rsidRPr="00466346">
        <w:rPr>
          <w:noProof/>
        </w:rPr>
        <w:t>3</w:t>
      </w:r>
      <w:r w:rsidRPr="00466346">
        <w:fldChar w:fldCharType="end"/>
      </w:r>
      <w:r w:rsidRPr="00466346">
        <w:t>).</w:t>
      </w:r>
    </w:p>
    <w:p w14:paraId="4259140F" w14:textId="77777777" w:rsidR="00895C43" w:rsidRPr="00466346" w:rsidRDefault="00895C43" w:rsidP="00FE734B">
      <w:pPr>
        <w:spacing w:after="0"/>
        <w:ind w:left="57"/>
        <w:jc w:val="center"/>
      </w:pPr>
      <w:r w:rsidRPr="00466346">
        <w:rPr>
          <w:noProof/>
          <w:lang w:val="en-US"/>
        </w:rPr>
        <w:drawing>
          <wp:inline distT="0" distB="0" distL="0" distR="0" wp14:anchorId="5FB294FD" wp14:editId="610A9469">
            <wp:extent cx="3744753" cy="907121"/>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t="6331" b="9499"/>
                    <a:stretch/>
                  </pic:blipFill>
                  <pic:spPr bwMode="auto">
                    <a:xfrm>
                      <a:off x="0" y="0"/>
                      <a:ext cx="3746500" cy="907544"/>
                    </a:xfrm>
                    <a:prstGeom prst="rect">
                      <a:avLst/>
                    </a:prstGeom>
                    <a:noFill/>
                    <a:ln>
                      <a:noFill/>
                    </a:ln>
                    <a:extLst>
                      <a:ext uri="{53640926-AAD7-44D8-BBD7-CCE9431645EC}">
                        <a14:shadowObscured xmlns:a14="http://schemas.microsoft.com/office/drawing/2010/main"/>
                      </a:ext>
                    </a:extLst>
                  </pic:spPr>
                </pic:pic>
              </a:graphicData>
            </a:graphic>
          </wp:inline>
        </w:drawing>
      </w:r>
    </w:p>
    <w:p w14:paraId="6E6359B0" w14:textId="77777777" w:rsidR="00895C43" w:rsidRPr="00466346" w:rsidRDefault="00895C43" w:rsidP="00FE734B">
      <w:pPr>
        <w:ind w:left="54"/>
        <w:jc w:val="center"/>
        <w:rPr>
          <w:b/>
        </w:rPr>
      </w:pPr>
      <w:bookmarkStart w:id="4" w:name="_Ref1127992"/>
      <w:r w:rsidRPr="00466346">
        <w:rPr>
          <w:b/>
        </w:rPr>
        <w:t xml:space="preserve">Figure </w:t>
      </w:r>
      <w:r w:rsidRPr="00466346">
        <w:rPr>
          <w:b/>
        </w:rPr>
        <w:fldChar w:fldCharType="begin"/>
      </w:r>
      <w:r w:rsidRPr="00466346">
        <w:rPr>
          <w:b/>
        </w:rPr>
        <w:instrText xml:space="preserve"> SEQ Figure \* ARABIC </w:instrText>
      </w:r>
      <w:r w:rsidRPr="00466346">
        <w:rPr>
          <w:b/>
        </w:rPr>
        <w:fldChar w:fldCharType="separate"/>
      </w:r>
      <w:r w:rsidR="00800661" w:rsidRPr="00466346">
        <w:rPr>
          <w:b/>
          <w:noProof/>
        </w:rPr>
        <w:t>2</w:t>
      </w:r>
      <w:r w:rsidRPr="00466346">
        <w:rPr>
          <w:b/>
        </w:rPr>
        <w:fldChar w:fldCharType="end"/>
      </w:r>
      <w:bookmarkEnd w:id="4"/>
      <w:r w:rsidRPr="00466346">
        <w:rPr>
          <w:b/>
        </w:rPr>
        <w:t>: Out-of-order UL scheduling.</w:t>
      </w:r>
    </w:p>
    <w:p w14:paraId="7474B7C2" w14:textId="77777777" w:rsidR="00895C43" w:rsidRPr="00466346" w:rsidRDefault="00895C43" w:rsidP="00FE734B">
      <w:pPr>
        <w:ind w:left="54"/>
        <w:jc w:val="center"/>
      </w:pPr>
      <w:r w:rsidRPr="00466346">
        <w:rPr>
          <w:noProof/>
          <w:lang w:val="en-US"/>
        </w:rPr>
        <w:drawing>
          <wp:inline distT="0" distB="0" distL="0" distR="0" wp14:anchorId="6DEC6C90" wp14:editId="220DCA26">
            <wp:extent cx="4988560" cy="1419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8560" cy="1419225"/>
                    </a:xfrm>
                    <a:prstGeom prst="rect">
                      <a:avLst/>
                    </a:prstGeom>
                    <a:noFill/>
                    <a:ln>
                      <a:noFill/>
                    </a:ln>
                  </pic:spPr>
                </pic:pic>
              </a:graphicData>
            </a:graphic>
          </wp:inline>
        </w:drawing>
      </w:r>
    </w:p>
    <w:p w14:paraId="3CBA9360" w14:textId="77777777" w:rsidR="00895C43" w:rsidRPr="00466346" w:rsidRDefault="00895C43" w:rsidP="00FE734B">
      <w:pPr>
        <w:ind w:left="54"/>
        <w:jc w:val="center"/>
        <w:rPr>
          <w:b/>
        </w:rPr>
      </w:pPr>
      <w:bookmarkStart w:id="5" w:name="_Ref1128619"/>
      <w:r w:rsidRPr="00466346">
        <w:rPr>
          <w:b/>
        </w:rPr>
        <w:t xml:space="preserve">Figure </w:t>
      </w:r>
      <w:r w:rsidRPr="00466346">
        <w:rPr>
          <w:b/>
        </w:rPr>
        <w:fldChar w:fldCharType="begin"/>
      </w:r>
      <w:r w:rsidRPr="00466346">
        <w:rPr>
          <w:b/>
        </w:rPr>
        <w:instrText xml:space="preserve"> SEQ Figure \* ARABIC </w:instrText>
      </w:r>
      <w:r w:rsidRPr="00466346">
        <w:rPr>
          <w:b/>
        </w:rPr>
        <w:fldChar w:fldCharType="separate"/>
      </w:r>
      <w:r w:rsidR="00800661" w:rsidRPr="00466346">
        <w:rPr>
          <w:b/>
          <w:noProof/>
        </w:rPr>
        <w:t>3</w:t>
      </w:r>
      <w:r w:rsidRPr="00466346">
        <w:rPr>
          <w:b/>
        </w:rPr>
        <w:fldChar w:fldCharType="end"/>
      </w:r>
      <w:bookmarkEnd w:id="5"/>
      <w:r w:rsidRPr="00466346">
        <w:rPr>
          <w:b/>
        </w:rPr>
        <w:t>: UE skips transmitting a PUSCH when the scheduling PDCCH is within X symbols.</w:t>
      </w:r>
    </w:p>
    <w:p w14:paraId="4C621259" w14:textId="77777777" w:rsidR="003157E1" w:rsidRPr="00466346" w:rsidRDefault="003157E1" w:rsidP="007578AD">
      <w:pPr>
        <w:jc w:val="both"/>
        <w:rPr>
          <w:rFonts w:eastAsia="SimSun"/>
          <w:b/>
          <w:strike/>
          <w:lang w:eastAsia="zh-CN"/>
        </w:rPr>
      </w:pPr>
    </w:p>
    <w:p w14:paraId="35939C72" w14:textId="7BE24C98" w:rsidR="00034893" w:rsidRPr="00466346" w:rsidRDefault="003157E1" w:rsidP="007578AD">
      <w:pPr>
        <w:jc w:val="both"/>
        <w:rPr>
          <w:rFonts w:eastAsia="SimSun"/>
          <w:b/>
          <w:lang w:eastAsia="zh-CN"/>
        </w:rPr>
      </w:pPr>
      <w:r w:rsidRPr="00466346">
        <w:rPr>
          <w:rFonts w:eastAsia="SimSun"/>
          <w:b/>
          <w:lang w:eastAsia="zh-CN"/>
        </w:rPr>
        <w:t>Proposal</w:t>
      </w:r>
      <w:r w:rsidR="002F5663" w:rsidRPr="00466346">
        <w:rPr>
          <w:rFonts w:eastAsia="SimSun"/>
          <w:b/>
          <w:lang w:eastAsia="zh-CN"/>
        </w:rPr>
        <w:t xml:space="preserve"> 5</w:t>
      </w:r>
      <w:r w:rsidRPr="00466346">
        <w:rPr>
          <w:rFonts w:eastAsia="SimSun"/>
          <w:b/>
          <w:lang w:eastAsia="zh-CN"/>
        </w:rPr>
        <w:t xml:space="preserve">: </w:t>
      </w:r>
      <w:r w:rsidR="00034893" w:rsidRPr="00466346">
        <w:rPr>
          <w:rFonts w:eastAsia="SimSun"/>
          <w:b/>
          <w:lang w:eastAsia="zh-CN"/>
        </w:rPr>
        <w:t>For NR Rel-16, support out-or-order UL scheduling with the following condition;</w:t>
      </w:r>
    </w:p>
    <w:p w14:paraId="24883C8F" w14:textId="7AE58658" w:rsidR="003157E1" w:rsidRPr="00466346" w:rsidRDefault="003157E1" w:rsidP="007578AD">
      <w:pPr>
        <w:pStyle w:val="ListParagraph"/>
        <w:numPr>
          <w:ilvl w:val="0"/>
          <w:numId w:val="4"/>
        </w:numPr>
        <w:jc w:val="both"/>
        <w:rPr>
          <w:b/>
        </w:rPr>
      </w:pPr>
      <w:r w:rsidRPr="00466346">
        <w:rPr>
          <w:b/>
        </w:rPr>
        <w:t>If the PDCCH scheduling the earlier PUSCH is within X symbols of the PDCCH that scheduled the later PUSCH, the UE may skip transmitting the earlier scheduled PUSCH. FFS the value of X</w:t>
      </w:r>
    </w:p>
    <w:p w14:paraId="6A1011F1" w14:textId="4E061F4C" w:rsidR="003157E1" w:rsidRPr="00466346" w:rsidRDefault="00B0654F" w:rsidP="007578AD">
      <w:pPr>
        <w:jc w:val="both"/>
        <w:rPr>
          <w:rFonts w:eastAsia="SimSun"/>
          <w:b/>
          <w:lang w:eastAsia="zh-CN"/>
        </w:rPr>
      </w:pPr>
      <w:r w:rsidRPr="00466346">
        <w:rPr>
          <w:rFonts w:eastAsia="SimSun"/>
          <w:b/>
          <w:lang w:eastAsia="zh-CN"/>
        </w:rPr>
        <w:t>Proposal</w:t>
      </w:r>
      <w:r w:rsidR="00C26668" w:rsidRPr="00466346">
        <w:rPr>
          <w:rFonts w:eastAsia="SimSun"/>
          <w:b/>
          <w:lang w:eastAsia="zh-CN"/>
        </w:rPr>
        <w:t xml:space="preserve"> </w:t>
      </w:r>
      <w:r w:rsidR="002F5663" w:rsidRPr="00466346">
        <w:rPr>
          <w:rFonts w:eastAsia="SimSun"/>
          <w:b/>
          <w:lang w:eastAsia="zh-CN"/>
        </w:rPr>
        <w:t>6</w:t>
      </w:r>
      <w:r w:rsidRPr="00466346">
        <w:rPr>
          <w:rFonts w:eastAsia="SimSun"/>
          <w:b/>
          <w:lang w:eastAsia="zh-CN"/>
        </w:rPr>
        <w:t>:</w:t>
      </w:r>
      <w:r w:rsidR="003157E1" w:rsidRPr="00466346">
        <w:rPr>
          <w:rFonts w:eastAsia="SimSun"/>
          <w:b/>
          <w:lang w:eastAsia="zh-CN"/>
        </w:rPr>
        <w:t xml:space="preserve"> The timing gap condition should be adopted under Solution 2 or </w:t>
      </w:r>
      <w:r w:rsidR="006979BA" w:rsidRPr="00466346">
        <w:rPr>
          <w:rFonts w:eastAsia="SimSun"/>
          <w:b/>
          <w:lang w:eastAsia="zh-CN"/>
        </w:rPr>
        <w:t xml:space="preserve">under </w:t>
      </w:r>
      <w:r w:rsidR="003157E1" w:rsidRPr="00466346">
        <w:rPr>
          <w:rFonts w:eastAsia="SimSun"/>
          <w:b/>
          <w:lang w:eastAsia="zh-CN"/>
        </w:rPr>
        <w:t xml:space="preserve">Solution 4, Alt-2. </w:t>
      </w:r>
    </w:p>
    <w:p w14:paraId="15FE5C5E" w14:textId="73ABB8F5" w:rsidR="003157E1" w:rsidRPr="00466346" w:rsidRDefault="00B0654F" w:rsidP="007578AD">
      <w:pPr>
        <w:jc w:val="both"/>
        <w:rPr>
          <w:rFonts w:eastAsia="DengXian"/>
          <w:kern w:val="2"/>
          <w:lang w:eastAsia="zh-CN"/>
        </w:rPr>
      </w:pPr>
      <w:r w:rsidRPr="00466346">
        <w:rPr>
          <w:rFonts w:eastAsia="SimSun"/>
          <w:b/>
          <w:lang w:eastAsia="zh-CN"/>
        </w:rPr>
        <w:t>Proposal</w:t>
      </w:r>
      <w:r w:rsidR="002F5663" w:rsidRPr="00466346">
        <w:rPr>
          <w:rFonts w:eastAsia="SimSun"/>
          <w:b/>
          <w:lang w:eastAsia="zh-CN"/>
        </w:rPr>
        <w:t xml:space="preserve"> 7</w:t>
      </w:r>
      <w:r w:rsidRPr="00466346">
        <w:rPr>
          <w:rFonts w:eastAsia="SimSun"/>
          <w:b/>
          <w:lang w:eastAsia="zh-CN"/>
        </w:rPr>
        <w:t>:</w:t>
      </w:r>
      <w:r w:rsidR="003157E1" w:rsidRPr="00466346">
        <w:rPr>
          <w:rFonts w:eastAsia="SimSun"/>
          <w:b/>
          <w:lang w:eastAsia="zh-CN"/>
        </w:rPr>
        <w:t xml:space="preserve"> Solution 1 </w:t>
      </w:r>
      <w:r w:rsidR="00034893" w:rsidRPr="00466346">
        <w:rPr>
          <w:rFonts w:eastAsia="SimSun"/>
          <w:b/>
          <w:lang w:eastAsia="zh-CN"/>
        </w:rPr>
        <w:t>is not considered further in this WI</w:t>
      </w:r>
      <w:r w:rsidR="003157E1" w:rsidRPr="00466346">
        <w:rPr>
          <w:rFonts w:eastAsia="SimSun"/>
          <w:b/>
          <w:lang w:eastAsia="zh-CN"/>
        </w:rPr>
        <w:t xml:space="preserve">. </w:t>
      </w:r>
    </w:p>
    <w:p w14:paraId="08B17F16" w14:textId="134098AA" w:rsidR="00895C43" w:rsidRPr="00466346" w:rsidRDefault="008250AE" w:rsidP="007578AD">
      <w:pPr>
        <w:spacing w:before="120" w:after="120"/>
        <w:jc w:val="both"/>
        <w:textAlignment w:val="center"/>
      </w:pPr>
      <w:r w:rsidRPr="00466346">
        <w:t>Regarding the</w:t>
      </w:r>
      <w:r w:rsidR="00654E92" w:rsidRPr="00466346">
        <w:t xml:space="preserve"> maximum</w:t>
      </w:r>
      <w:r w:rsidRPr="00466346">
        <w:t xml:space="preserve"> number of </w:t>
      </w:r>
      <w:r w:rsidR="00654E92" w:rsidRPr="00466346">
        <w:t xml:space="preserve">simultaneous </w:t>
      </w:r>
      <w:r w:rsidR="00654E92" w:rsidRPr="00466346">
        <w:rPr>
          <w:sz w:val="22"/>
          <w:szCs w:val="22"/>
        </w:rPr>
        <w:t xml:space="preserve">out-of-order </w:t>
      </w:r>
      <w:r w:rsidRPr="00466346">
        <w:t xml:space="preserve">PDSCH-to-HARQ-ACK and </w:t>
      </w:r>
      <w:r w:rsidR="00654E92" w:rsidRPr="00466346">
        <w:rPr>
          <w:sz w:val="22"/>
          <w:szCs w:val="22"/>
        </w:rPr>
        <w:t xml:space="preserve">out-of-order </w:t>
      </w:r>
      <w:r w:rsidRPr="00466346">
        <w:rPr>
          <w:sz w:val="22"/>
          <w:szCs w:val="22"/>
        </w:rPr>
        <w:t xml:space="preserve">PDCCH-to-PUSCH, the following two statements were captured in the </w:t>
      </w:r>
      <w:r w:rsidRPr="00466346">
        <w:rPr>
          <w:rFonts w:eastAsia="Times New Roman"/>
          <w:lang w:val="en-US" w:eastAsia="ja-JP"/>
        </w:rPr>
        <w:t xml:space="preserve">agreements in </w:t>
      </w:r>
      <w:r w:rsidRPr="00466346">
        <w:rPr>
          <w:lang w:val="en-US"/>
        </w:rPr>
        <w:t xml:space="preserve">RAN1#96 </w:t>
      </w:r>
      <w:r w:rsidRPr="00466346">
        <w:rPr>
          <w:lang w:val="en-US"/>
        </w:rPr>
        <w:fldChar w:fldCharType="begin"/>
      </w:r>
      <w:r w:rsidRPr="00466346">
        <w:rPr>
          <w:lang w:val="en-US"/>
        </w:rPr>
        <w:instrText xml:space="preserve"> REF _Ref4488107 \r \h </w:instrText>
      </w:r>
      <w:r w:rsidR="007578AD">
        <w:rPr>
          <w:lang w:val="en-US"/>
        </w:rPr>
        <w:instrText xml:space="preserve"> \* MERGEFORMAT </w:instrText>
      </w:r>
      <w:r w:rsidRPr="00466346">
        <w:rPr>
          <w:lang w:val="en-US"/>
        </w:rPr>
      </w:r>
      <w:r w:rsidRPr="00466346">
        <w:rPr>
          <w:lang w:val="en-US"/>
        </w:rPr>
        <w:fldChar w:fldCharType="separate"/>
      </w:r>
      <w:r w:rsidR="00800661" w:rsidRPr="00466346">
        <w:rPr>
          <w:lang w:val="en-US"/>
        </w:rPr>
        <w:t>[4]</w:t>
      </w:r>
      <w:r w:rsidRPr="00466346">
        <w:rPr>
          <w:lang w:val="en-US"/>
        </w:rPr>
        <w:fldChar w:fldCharType="end"/>
      </w:r>
    </w:p>
    <w:p w14:paraId="40E9E681" w14:textId="77777777" w:rsidR="008250AE" w:rsidRPr="00466346" w:rsidRDefault="008250AE" w:rsidP="007578AD">
      <w:pPr>
        <w:numPr>
          <w:ilvl w:val="0"/>
          <w:numId w:val="8"/>
        </w:numPr>
        <w:spacing w:after="160" w:line="252" w:lineRule="auto"/>
        <w:jc w:val="both"/>
        <w:rPr>
          <w:rFonts w:eastAsia="Times New Roman"/>
        </w:rPr>
      </w:pPr>
      <w:r w:rsidRPr="00466346">
        <w:rPr>
          <w:rFonts w:eastAsia="Times New Roman"/>
        </w:rPr>
        <w:t xml:space="preserve">The UE </w:t>
      </w:r>
      <w:r w:rsidRPr="00466346">
        <w:t>only expects a maximum of one OOO PDSCH-to-HARQ-ACK flow on the active BWP of a given serving cell when applicable</w:t>
      </w:r>
    </w:p>
    <w:p w14:paraId="6265234E" w14:textId="77777777" w:rsidR="008250AE" w:rsidRPr="00466346" w:rsidRDefault="008250AE" w:rsidP="007578AD">
      <w:pPr>
        <w:numPr>
          <w:ilvl w:val="0"/>
          <w:numId w:val="8"/>
        </w:numPr>
        <w:spacing w:after="160" w:line="252" w:lineRule="auto"/>
        <w:jc w:val="both"/>
        <w:rPr>
          <w:rFonts w:eastAsia="Times New Roman"/>
          <w:sz w:val="22"/>
          <w:szCs w:val="22"/>
        </w:rPr>
      </w:pPr>
      <w:r w:rsidRPr="00466346">
        <w:rPr>
          <w:rFonts w:eastAsia="Times New Roman"/>
          <w:sz w:val="22"/>
          <w:szCs w:val="22"/>
        </w:rPr>
        <w:t xml:space="preserve">The UE </w:t>
      </w:r>
      <w:r w:rsidRPr="00466346">
        <w:rPr>
          <w:sz w:val="22"/>
          <w:szCs w:val="22"/>
        </w:rPr>
        <w:t>only expects a maximum of one OOO PDCCH-to-PUSCH flow on the active BWP of a given serving cell when applicable.</w:t>
      </w:r>
    </w:p>
    <w:p w14:paraId="5D0847FE" w14:textId="422FF937" w:rsidR="008250AE" w:rsidRPr="00466346" w:rsidRDefault="008250AE" w:rsidP="007578AD">
      <w:pPr>
        <w:spacing w:after="160" w:line="252" w:lineRule="auto"/>
        <w:jc w:val="both"/>
        <w:rPr>
          <w:sz w:val="22"/>
          <w:szCs w:val="22"/>
        </w:rPr>
      </w:pPr>
      <w:r w:rsidRPr="00466346">
        <w:rPr>
          <w:sz w:val="22"/>
          <w:szCs w:val="22"/>
        </w:rPr>
        <w:t xml:space="preserve">We don’t agree with these two statements and our view is that if the UE is able to handle one out-of-order, it will be </w:t>
      </w:r>
      <w:r w:rsidR="00586537" w:rsidRPr="00466346">
        <w:rPr>
          <w:sz w:val="22"/>
          <w:szCs w:val="22"/>
        </w:rPr>
        <w:t>automatically</w:t>
      </w:r>
      <w:r w:rsidRPr="00466346">
        <w:rPr>
          <w:sz w:val="22"/>
          <w:szCs w:val="22"/>
        </w:rPr>
        <w:t xml:space="preserve"> </w:t>
      </w:r>
      <w:r w:rsidR="00586537" w:rsidRPr="00466346">
        <w:rPr>
          <w:sz w:val="22"/>
          <w:szCs w:val="22"/>
        </w:rPr>
        <w:t xml:space="preserve">able </w:t>
      </w:r>
      <w:r w:rsidRPr="00466346">
        <w:rPr>
          <w:sz w:val="22"/>
          <w:szCs w:val="22"/>
        </w:rPr>
        <w:t xml:space="preserve">to handle in the same way multiple </w:t>
      </w:r>
      <w:r w:rsidR="00586537" w:rsidRPr="00466346">
        <w:rPr>
          <w:sz w:val="22"/>
          <w:szCs w:val="22"/>
        </w:rPr>
        <w:t xml:space="preserve">simultaneous </w:t>
      </w:r>
      <w:r w:rsidRPr="00466346">
        <w:rPr>
          <w:sz w:val="22"/>
          <w:szCs w:val="22"/>
        </w:rPr>
        <w:t>out-of-order</w:t>
      </w:r>
      <w:r w:rsidR="00586537" w:rsidRPr="00466346">
        <w:rPr>
          <w:sz w:val="22"/>
          <w:szCs w:val="22"/>
        </w:rPr>
        <w:t xml:space="preserve"> in a nested or non-</w:t>
      </w:r>
      <w:r w:rsidR="00586537" w:rsidRPr="00466346">
        <w:rPr>
          <w:sz w:val="22"/>
          <w:szCs w:val="22"/>
        </w:rPr>
        <w:lastRenderedPageBreak/>
        <w:t>nested structure without any constraint</w:t>
      </w:r>
      <w:r w:rsidRPr="00466346">
        <w:rPr>
          <w:sz w:val="22"/>
          <w:szCs w:val="22"/>
        </w:rPr>
        <w:t xml:space="preserve">. </w:t>
      </w:r>
      <w:r w:rsidR="00586537" w:rsidRPr="00466346">
        <w:rPr>
          <w:sz w:val="22"/>
          <w:szCs w:val="22"/>
        </w:rPr>
        <w:t xml:space="preserve">Actually, the technical concept of multiple simultaneous out-of-order at a certain time instant doesn’t actually exist from UE processing perspective. Assuming </w:t>
      </w:r>
      <w:r w:rsidR="00586537" w:rsidRPr="00466346">
        <w:t xml:space="preserve">PDSCH-to-HARQ-ACK </w:t>
      </w:r>
      <w:r w:rsidR="00586537" w:rsidRPr="00466346">
        <w:rPr>
          <w:sz w:val="22"/>
          <w:szCs w:val="22"/>
        </w:rPr>
        <w:t xml:space="preserve">out-of-order, at a certain precise instant in time the UE will receive a PDCCH scheduling a PDSCH </w:t>
      </w:r>
      <w:r w:rsidR="00714DCC" w:rsidRPr="00466346">
        <w:rPr>
          <w:sz w:val="22"/>
          <w:szCs w:val="22"/>
        </w:rPr>
        <w:t xml:space="preserve">such that its associated HARQ-ACK is </w:t>
      </w:r>
      <w:r w:rsidR="00586537" w:rsidRPr="00466346">
        <w:rPr>
          <w:sz w:val="22"/>
          <w:szCs w:val="22"/>
        </w:rPr>
        <w:t xml:space="preserve">in out-of-order relative to a </w:t>
      </w:r>
      <w:r w:rsidR="00714DCC" w:rsidRPr="00466346">
        <w:rPr>
          <w:sz w:val="22"/>
          <w:szCs w:val="22"/>
        </w:rPr>
        <w:t>previously scheduled PDSCH</w:t>
      </w:r>
      <w:r w:rsidR="00586537" w:rsidRPr="00466346">
        <w:rPr>
          <w:sz w:val="22"/>
          <w:szCs w:val="22"/>
        </w:rPr>
        <w:t xml:space="preserve"> and </w:t>
      </w:r>
      <w:r w:rsidR="00065B1B" w:rsidRPr="00466346">
        <w:rPr>
          <w:sz w:val="22"/>
          <w:szCs w:val="22"/>
        </w:rPr>
        <w:t xml:space="preserve">the UE </w:t>
      </w:r>
      <w:r w:rsidR="00586537" w:rsidRPr="00466346">
        <w:rPr>
          <w:sz w:val="22"/>
          <w:szCs w:val="22"/>
        </w:rPr>
        <w:t xml:space="preserve">will make the decision to decode or drop the earlier PDSCH. </w:t>
      </w:r>
      <w:r w:rsidR="00D9785E" w:rsidRPr="00466346">
        <w:rPr>
          <w:sz w:val="22"/>
          <w:szCs w:val="22"/>
        </w:rPr>
        <w:t xml:space="preserve">The decision is made and the UE will move on with the processing. If just after the decision and before the transmission of any HARQ-ACK, another PDCCH is received by the UE scheduling another PDSCH again in out-of-order, the UE will be faced with another out-of-order totally independent from the previous one and the UE will similarly make a decision to process or drop the earlier one without any extra complexity since the UE has already the capacity to handle the out-of-order. </w:t>
      </w:r>
    </w:p>
    <w:p w14:paraId="1E454497" w14:textId="3B61B3CD" w:rsidR="008250AE" w:rsidRPr="00466346" w:rsidRDefault="00A24E4C" w:rsidP="007578AD">
      <w:pPr>
        <w:spacing w:after="160" w:line="252" w:lineRule="auto"/>
        <w:jc w:val="both"/>
        <w:rPr>
          <w:b/>
        </w:rPr>
      </w:pPr>
      <w:r w:rsidRPr="00466346">
        <w:rPr>
          <w:b/>
        </w:rPr>
        <w:t>Proposal</w:t>
      </w:r>
      <w:r w:rsidR="002F5663" w:rsidRPr="00466346">
        <w:rPr>
          <w:b/>
        </w:rPr>
        <w:t xml:space="preserve"> 8</w:t>
      </w:r>
      <w:r w:rsidRPr="00466346">
        <w:rPr>
          <w:b/>
        </w:rPr>
        <w:t>: Restriction on the maximum</w:t>
      </w:r>
      <w:r w:rsidR="00714DCC" w:rsidRPr="00466346">
        <w:rPr>
          <w:b/>
        </w:rPr>
        <w:t xml:space="preserve"> number of</w:t>
      </w:r>
      <w:r w:rsidRPr="00466346">
        <w:rPr>
          <w:b/>
        </w:rPr>
        <w:t xml:space="preserve"> OOO PDCCH-to-PUSCH and OOO PDCCH-to-PUSCH</w:t>
      </w:r>
      <w:r w:rsidR="00714DCC" w:rsidRPr="00466346">
        <w:rPr>
          <w:b/>
        </w:rPr>
        <w:t xml:space="preserve"> flows the UE needs to handle</w:t>
      </w:r>
      <w:r w:rsidRPr="00466346">
        <w:rPr>
          <w:b/>
        </w:rPr>
        <w:t xml:space="preserve"> on the active BWP of a given serving cell is not needed. </w:t>
      </w:r>
    </w:p>
    <w:p w14:paraId="3CB7CC1B" w14:textId="25362194" w:rsidR="00920389" w:rsidRPr="00466346" w:rsidRDefault="00920389" w:rsidP="007578AD">
      <w:pPr>
        <w:spacing w:after="160" w:line="252" w:lineRule="auto"/>
        <w:jc w:val="both"/>
        <w:rPr>
          <w:rFonts w:eastAsia="DengXian"/>
          <w:kern w:val="2"/>
          <w:lang w:eastAsia="zh-CN"/>
        </w:rPr>
      </w:pPr>
      <w:r w:rsidRPr="00466346">
        <w:rPr>
          <w:rFonts w:eastAsia="DengXian"/>
          <w:kern w:val="2"/>
          <w:lang w:eastAsia="zh-CN"/>
        </w:rPr>
        <w:t xml:space="preserve">Supporting </w:t>
      </w:r>
      <w:r w:rsidRPr="00466346">
        <w:rPr>
          <w:rFonts w:eastAsia="DengXian" w:hint="eastAsia"/>
          <w:kern w:val="2"/>
          <w:lang w:eastAsia="zh-CN"/>
        </w:rPr>
        <w:t>o</w:t>
      </w:r>
      <w:r w:rsidRPr="00466346">
        <w:rPr>
          <w:rFonts w:eastAsia="DengXian"/>
          <w:kern w:val="2"/>
          <w:lang w:eastAsia="zh-CN"/>
        </w:rPr>
        <w:t xml:space="preserve">ut-of-order HARQ-ACK and out-of-order PUSCH scheduling is useful when we have mixed traffic with mixed processing time capabilities. Therefore, any adopted solution to support the </w:t>
      </w:r>
      <w:r w:rsidRPr="00466346">
        <w:rPr>
          <w:rFonts w:eastAsia="DengXian" w:hint="eastAsia"/>
          <w:kern w:val="2"/>
          <w:lang w:eastAsia="zh-CN"/>
        </w:rPr>
        <w:t>o</w:t>
      </w:r>
      <w:r w:rsidRPr="00466346">
        <w:rPr>
          <w:rFonts w:eastAsia="DengXian"/>
          <w:kern w:val="2"/>
          <w:lang w:eastAsia="zh-CN"/>
        </w:rPr>
        <w:t xml:space="preserve">ut-of-order HARQ-ACK and out-of-order PUSCH scheduling shouldn’t be considered as part of the basic Rel-16 UE functionalities. To ensure that, any adopted solution should be defined as a </w:t>
      </w:r>
      <w:r w:rsidR="00CC6242" w:rsidRPr="00466346">
        <w:rPr>
          <w:rFonts w:eastAsia="DengXian"/>
          <w:kern w:val="2"/>
          <w:lang w:eastAsia="zh-CN"/>
        </w:rPr>
        <w:t xml:space="preserve">new </w:t>
      </w:r>
      <w:r w:rsidRPr="00466346">
        <w:rPr>
          <w:rFonts w:eastAsia="DengXian"/>
          <w:kern w:val="2"/>
          <w:lang w:eastAsia="zh-CN"/>
        </w:rPr>
        <w:t xml:space="preserve">UE capability. </w:t>
      </w:r>
    </w:p>
    <w:p w14:paraId="721DF2E2" w14:textId="3E5310CC" w:rsidR="00920389" w:rsidRPr="00466346" w:rsidRDefault="00920389" w:rsidP="007578AD">
      <w:pPr>
        <w:jc w:val="both"/>
        <w:rPr>
          <w:rFonts w:eastAsia="DengXian"/>
          <w:b/>
          <w:kern w:val="2"/>
          <w:lang w:eastAsia="zh-CN"/>
        </w:rPr>
      </w:pPr>
      <w:r w:rsidRPr="00466346">
        <w:rPr>
          <w:rFonts w:eastAsia="DengXian"/>
          <w:b/>
          <w:kern w:val="2"/>
          <w:lang w:eastAsia="zh-CN"/>
        </w:rPr>
        <w:t>Proposal</w:t>
      </w:r>
      <w:r w:rsidR="002F5663" w:rsidRPr="00466346">
        <w:rPr>
          <w:rFonts w:eastAsia="DengXian"/>
          <w:b/>
          <w:kern w:val="2"/>
          <w:lang w:eastAsia="zh-CN"/>
        </w:rPr>
        <w:t xml:space="preserve"> 9</w:t>
      </w:r>
      <w:r w:rsidRPr="00466346">
        <w:rPr>
          <w:rFonts w:eastAsia="DengXian"/>
          <w:b/>
          <w:kern w:val="2"/>
          <w:lang w:eastAsia="zh-CN"/>
        </w:rPr>
        <w:t xml:space="preserve">: Any adopted solution should be defined as an optional feature or as a UE capability. </w:t>
      </w:r>
    </w:p>
    <w:p w14:paraId="79CCA679" w14:textId="45F220F6" w:rsidR="00D9785E" w:rsidRPr="00466346" w:rsidRDefault="00D9785E" w:rsidP="007578AD">
      <w:pPr>
        <w:pStyle w:val="Heading1"/>
        <w:jc w:val="both"/>
      </w:pPr>
      <w:r w:rsidRPr="00466346">
        <w:t>Intra-UE multiplexing/ prioritization</w:t>
      </w:r>
    </w:p>
    <w:p w14:paraId="28100752" w14:textId="09F58C9D" w:rsidR="00E61FCF" w:rsidRPr="00466346" w:rsidRDefault="00E61FCF" w:rsidP="007578AD">
      <w:pPr>
        <w:pStyle w:val="Heading2"/>
        <w:jc w:val="both"/>
        <w:rPr>
          <w:lang w:eastAsia="ko-KR"/>
        </w:rPr>
      </w:pPr>
      <w:r w:rsidRPr="00466346">
        <w:rPr>
          <w:lang w:eastAsia="ko-KR"/>
        </w:rPr>
        <w:t>Scenario #1: Intra-UE DL Prioritization</w:t>
      </w:r>
    </w:p>
    <w:p w14:paraId="2D2DC29D" w14:textId="77777777" w:rsidR="00800661" w:rsidRPr="00466346" w:rsidRDefault="00E61FCF" w:rsidP="007578AD">
      <w:pPr>
        <w:jc w:val="both"/>
        <w:rPr>
          <w:lang w:eastAsia="ko-KR"/>
        </w:rPr>
      </w:pPr>
      <w:r w:rsidRPr="00466346">
        <w:rPr>
          <w:lang w:eastAsia="ko-KR"/>
        </w:rPr>
        <w:t>For a UE that supports both eMBB and URLLC, intra-UE DL prioritization is essential when the network wants to schedule DL transmission with high priority, while there is an ongoing DL transmission with lower priority for that UE. Given that the downlink scheduling is under the control of the gNB, which is aware of the traffics’ priorities, a straightforward solution for this case is to allow the later scheduling DCI to override the previous one.</w:t>
      </w:r>
      <w:r w:rsidR="00800661" w:rsidRPr="00466346">
        <w:rPr>
          <w:lang w:eastAsia="ko-KR"/>
        </w:rPr>
        <w:t xml:space="preserve"> </w:t>
      </w:r>
    </w:p>
    <w:p w14:paraId="19C430B1" w14:textId="51E2F434" w:rsidR="00E61FCF" w:rsidRPr="00466346" w:rsidRDefault="00800661" w:rsidP="007578AD">
      <w:pPr>
        <w:jc w:val="both"/>
        <w:rPr>
          <w:lang w:eastAsia="ko-KR"/>
        </w:rPr>
      </w:pPr>
      <w:r w:rsidRPr="00466346">
        <w:rPr>
          <w:lang w:eastAsia="ko-KR"/>
        </w:rPr>
        <w:t xml:space="preserve">This scenario is already covered by Scenario 3 in the previous section. </w:t>
      </w:r>
    </w:p>
    <w:p w14:paraId="77AE8485" w14:textId="77777777" w:rsidR="00E61FCF" w:rsidRPr="00466346" w:rsidRDefault="00E61FCF" w:rsidP="007578AD">
      <w:pPr>
        <w:pStyle w:val="Heading2"/>
        <w:jc w:val="both"/>
        <w:rPr>
          <w:lang w:eastAsia="ko-KR"/>
        </w:rPr>
      </w:pPr>
      <w:r w:rsidRPr="00466346">
        <w:rPr>
          <w:lang w:eastAsia="ko-KR"/>
        </w:rPr>
        <w:t>Scenario #3: Intra-UE UL Prioritization – Resource Conflict between Dynamic Grants</w:t>
      </w:r>
    </w:p>
    <w:p w14:paraId="6A70711C" w14:textId="77777777" w:rsidR="00E61FCF" w:rsidRPr="00466346" w:rsidRDefault="00E61FCF" w:rsidP="007578AD">
      <w:pPr>
        <w:jc w:val="both"/>
        <w:rPr>
          <w:lang w:eastAsia="ko-KR"/>
        </w:rPr>
      </w:pPr>
      <w:r w:rsidRPr="00466346">
        <w:rPr>
          <w:lang w:eastAsia="ko-KR"/>
        </w:rPr>
        <w:t>This scenario consider the case of prioritization when the dynamic UL grants for traffics with different priorities are colliding. Similar to scenario #1, as scheduling is under the control of the gNB, and it is aware of the traffics’ priorities, a straightforward solution for this case is to allow the later scheduling DCI to override the previous one.</w:t>
      </w:r>
    </w:p>
    <w:p w14:paraId="76B03A80" w14:textId="617D07A7" w:rsidR="00E61FCF" w:rsidRPr="00466346" w:rsidRDefault="00E61FCF" w:rsidP="007578AD">
      <w:pPr>
        <w:jc w:val="both"/>
        <w:rPr>
          <w:rFonts w:eastAsia="SimSun"/>
          <w:b/>
          <w:lang w:eastAsia="zh-CN"/>
        </w:rPr>
      </w:pPr>
      <w:r w:rsidRPr="00466346">
        <w:rPr>
          <w:rFonts w:eastAsia="SimSun"/>
          <w:b/>
          <w:lang w:eastAsia="zh-CN"/>
        </w:rPr>
        <w:t xml:space="preserve">Proposal </w:t>
      </w:r>
      <w:r w:rsidR="00B03C69" w:rsidRPr="00466346">
        <w:rPr>
          <w:rFonts w:eastAsia="SimSun"/>
          <w:b/>
          <w:lang w:eastAsia="zh-CN"/>
        </w:rPr>
        <w:t>10</w:t>
      </w:r>
      <w:r w:rsidRPr="00466346">
        <w:rPr>
          <w:rFonts w:eastAsia="SimSun"/>
          <w:b/>
          <w:lang w:eastAsia="zh-CN"/>
        </w:rPr>
        <w:t>: As the gNB aware of the DL traffics’ priorities, RAN1 should adopt simple rule for intra-UE UL prioritization between dynamic grants, where the later scheduling DCI always override the previous one.</w:t>
      </w:r>
    </w:p>
    <w:p w14:paraId="01FABB09" w14:textId="77777777" w:rsidR="00797B33" w:rsidRPr="00466346" w:rsidRDefault="00797B33" w:rsidP="007578AD">
      <w:pPr>
        <w:pStyle w:val="Heading1"/>
        <w:jc w:val="both"/>
        <w:rPr>
          <w:lang w:val="en-US"/>
        </w:rPr>
      </w:pPr>
      <w:r w:rsidRPr="00466346">
        <w:rPr>
          <w:lang w:val="en-US" w:eastAsia="zh-TW"/>
        </w:rPr>
        <w:t>Conclusion</w:t>
      </w:r>
    </w:p>
    <w:p w14:paraId="4BBEED49" w14:textId="3BF4C6FD" w:rsidR="00D3681D" w:rsidRPr="00466346" w:rsidRDefault="00BF0158" w:rsidP="007578AD">
      <w:pPr>
        <w:spacing w:after="120"/>
        <w:jc w:val="both"/>
        <w:textAlignment w:val="center"/>
      </w:pPr>
      <w:r w:rsidRPr="00466346">
        <w:rPr>
          <w:rFonts w:eastAsia="SimSun" w:hint="eastAsia"/>
          <w:lang w:val="en-US"/>
        </w:rPr>
        <w:t xml:space="preserve">In this contribution, </w:t>
      </w:r>
      <w:r w:rsidR="009A1FE7" w:rsidRPr="00466346">
        <w:rPr>
          <w:rFonts w:eastAsia="SimSun" w:hint="eastAsia"/>
          <w:lang w:eastAsia="zh-CN"/>
        </w:rPr>
        <w:t>we</w:t>
      </w:r>
      <w:r w:rsidR="0093463B" w:rsidRPr="00466346">
        <w:rPr>
          <w:rFonts w:eastAsia="SimSun"/>
          <w:lang w:eastAsia="zh-CN"/>
        </w:rPr>
        <w:t xml:space="preserve"> discus</w:t>
      </w:r>
      <w:r w:rsidR="00243B25" w:rsidRPr="00466346">
        <w:rPr>
          <w:rFonts w:eastAsia="SimSun"/>
          <w:lang w:eastAsia="zh-CN"/>
        </w:rPr>
        <w:t xml:space="preserve">sed </w:t>
      </w:r>
      <w:r w:rsidR="002907CD" w:rsidRPr="00466346">
        <w:rPr>
          <w:rFonts w:eastAsia="SimSun"/>
          <w:lang w:eastAsia="zh-CN"/>
        </w:rPr>
        <w:t>the possible mechanisms</w:t>
      </w:r>
      <w:r w:rsidR="002907CD" w:rsidRPr="00466346">
        <w:rPr>
          <w:rFonts w:eastAsia="SimSun"/>
          <w:lang w:val="en-US" w:eastAsia="zh-CN"/>
        </w:rPr>
        <w:t xml:space="preserve"> </w:t>
      </w:r>
      <w:r w:rsidR="002907CD" w:rsidRPr="00466346">
        <w:t xml:space="preserve">to support out-of-order HARQ feedback and </w:t>
      </w:r>
      <w:r w:rsidR="002907CD" w:rsidRPr="00466346">
        <w:rPr>
          <w:rFonts w:hint="eastAsia"/>
          <w:bCs/>
          <w:lang w:val="en-US" w:eastAsia="zh-CN"/>
        </w:rPr>
        <w:t>o</w:t>
      </w:r>
      <w:r w:rsidR="002907CD" w:rsidRPr="00466346">
        <w:rPr>
          <w:lang w:val="en-US" w:eastAsia="ja-JP"/>
        </w:rPr>
        <w:t>ut</w:t>
      </w:r>
      <w:r w:rsidR="002907CD" w:rsidRPr="00466346">
        <w:rPr>
          <w:lang w:eastAsia="ja-JP"/>
        </w:rPr>
        <w:t>-of-order PUSCH scheduling</w:t>
      </w:r>
      <w:r w:rsidR="002907CD" w:rsidRPr="00466346">
        <w:t xml:space="preserve"> in Rel-16 and how </w:t>
      </w:r>
      <w:r w:rsidR="002907CD" w:rsidRPr="00466346">
        <w:rPr>
          <w:lang w:eastAsia="ja-JP"/>
        </w:rPr>
        <w:t>to handle DL data/data resource conflicts for overlapping PDSCHs</w:t>
      </w:r>
      <w:r w:rsidR="002202D2" w:rsidRPr="00466346">
        <w:rPr>
          <w:lang w:eastAsia="ja-JP"/>
        </w:rPr>
        <w:t>/PUSCHs</w:t>
      </w:r>
      <w:r w:rsidR="002907CD" w:rsidRPr="00466346">
        <w:rPr>
          <w:lang w:eastAsia="ja-JP"/>
        </w:rPr>
        <w:t xml:space="preserve"> in time-domain</w:t>
      </w:r>
      <w:r w:rsidR="002907CD" w:rsidRPr="00466346">
        <w:t xml:space="preserve">. </w:t>
      </w:r>
    </w:p>
    <w:p w14:paraId="0AE5EA71" w14:textId="302A352C" w:rsidR="00BF0158" w:rsidRPr="00466346" w:rsidRDefault="002907CD" w:rsidP="007578AD">
      <w:pPr>
        <w:spacing w:after="120"/>
        <w:jc w:val="both"/>
        <w:textAlignment w:val="center"/>
        <w:rPr>
          <w:rFonts w:eastAsia="SimSun"/>
          <w:lang w:val="en-US"/>
        </w:rPr>
      </w:pPr>
      <w:r w:rsidRPr="00466346">
        <w:rPr>
          <w:rFonts w:eastAsia="SimSun" w:hint="eastAsia"/>
          <w:lang w:eastAsia="zh-CN"/>
        </w:rPr>
        <w:t xml:space="preserve">We have the </w:t>
      </w:r>
      <w:r w:rsidRPr="00466346">
        <w:rPr>
          <w:rFonts w:eastAsia="SimSun"/>
          <w:lang w:eastAsia="zh-CN"/>
        </w:rPr>
        <w:t>following</w:t>
      </w:r>
      <w:r w:rsidRPr="00466346">
        <w:rPr>
          <w:rFonts w:eastAsia="SimSun" w:hint="eastAsia"/>
          <w:lang w:eastAsia="zh-CN"/>
        </w:rPr>
        <w:t xml:space="preserve"> </w:t>
      </w:r>
      <w:r w:rsidRPr="00466346">
        <w:rPr>
          <w:rFonts w:eastAsia="SimSun"/>
          <w:lang w:eastAsia="zh-CN"/>
        </w:rPr>
        <w:t>observations</w:t>
      </w:r>
      <w:r w:rsidRPr="00466346">
        <w:rPr>
          <w:rFonts w:eastAsia="SimSun" w:hint="eastAsia"/>
          <w:lang w:eastAsia="zh-CN"/>
        </w:rPr>
        <w:t xml:space="preserve"> and proposal</w:t>
      </w:r>
      <w:r w:rsidRPr="00466346">
        <w:rPr>
          <w:rFonts w:eastAsia="SimSun"/>
          <w:lang w:eastAsia="zh-CN"/>
        </w:rPr>
        <w:t>s</w:t>
      </w:r>
      <w:r w:rsidR="00D3681D" w:rsidRPr="00466346">
        <w:rPr>
          <w:rFonts w:eastAsia="SimSun"/>
          <w:lang w:eastAsia="zh-CN"/>
        </w:rPr>
        <w:t xml:space="preserve">: </w:t>
      </w:r>
    </w:p>
    <w:p w14:paraId="6A6FC688" w14:textId="4CE83AE9" w:rsidR="002F5663" w:rsidRPr="00466346" w:rsidRDefault="002F5663" w:rsidP="007578AD">
      <w:pPr>
        <w:jc w:val="both"/>
        <w:rPr>
          <w:lang w:eastAsia="zh-CN"/>
        </w:rPr>
      </w:pPr>
      <w:r w:rsidRPr="00466346">
        <w:rPr>
          <w:rFonts w:eastAsia="SimSun"/>
          <w:b/>
          <w:lang w:eastAsia="zh-CN"/>
        </w:rPr>
        <w:t>Observation 1: The restriction on out-of-order HARQ could jeopardize the performance of URLLC service.</w:t>
      </w:r>
    </w:p>
    <w:p w14:paraId="5D203349" w14:textId="77777777" w:rsidR="002F5663" w:rsidRPr="00466346" w:rsidRDefault="002F5663" w:rsidP="007578AD">
      <w:pPr>
        <w:jc w:val="both"/>
        <w:rPr>
          <w:rFonts w:eastAsia="SimSun"/>
          <w:b/>
          <w:lang w:eastAsia="zh-CN"/>
        </w:rPr>
      </w:pPr>
      <w:r w:rsidRPr="00466346">
        <w:rPr>
          <w:rFonts w:eastAsia="SimSun"/>
          <w:b/>
          <w:lang w:eastAsia="zh-CN"/>
        </w:rPr>
        <w:t>Proposal 1: Scenario 1 is not needed and should be removed from the list of considered scenarios.</w:t>
      </w:r>
    </w:p>
    <w:p w14:paraId="375C563B" w14:textId="77777777" w:rsidR="002F5663" w:rsidRPr="00466346" w:rsidRDefault="002F5663" w:rsidP="007578AD">
      <w:pPr>
        <w:jc w:val="both"/>
        <w:rPr>
          <w:rFonts w:eastAsia="SimSun"/>
          <w:b/>
          <w:lang w:eastAsia="zh-CN"/>
        </w:rPr>
      </w:pPr>
      <w:r w:rsidRPr="00466346">
        <w:rPr>
          <w:rFonts w:eastAsia="SimSun"/>
          <w:b/>
          <w:lang w:eastAsia="zh-CN"/>
        </w:rPr>
        <w:t>Proposal 2: For Scenario 2, support Solution 2 where the out-of-order HARQ feedback without additional restrictions should be adopted.</w:t>
      </w:r>
    </w:p>
    <w:p w14:paraId="6C64DFAF" w14:textId="77777777" w:rsidR="002F5663" w:rsidRPr="00466346" w:rsidRDefault="002F5663" w:rsidP="007578AD">
      <w:pPr>
        <w:jc w:val="both"/>
        <w:rPr>
          <w:rFonts w:eastAsia="SimSun"/>
          <w:b/>
          <w:lang w:eastAsia="zh-CN"/>
        </w:rPr>
      </w:pPr>
      <w:r w:rsidRPr="00466346">
        <w:rPr>
          <w:rFonts w:eastAsia="SimSun"/>
          <w:b/>
          <w:lang w:eastAsia="zh-CN"/>
        </w:rPr>
        <w:t>Proposal 3: For Scenario 3, the later scheduling DCI should always override the previous one as it should have the highest priority.</w:t>
      </w:r>
    </w:p>
    <w:p w14:paraId="74E63D00" w14:textId="77777777" w:rsidR="002F5663" w:rsidRPr="00466346" w:rsidRDefault="002F5663" w:rsidP="007578AD">
      <w:pPr>
        <w:jc w:val="both"/>
        <w:rPr>
          <w:rFonts w:eastAsia="SimSun"/>
          <w:b/>
          <w:lang w:eastAsia="zh-CN"/>
        </w:rPr>
      </w:pPr>
      <w:r w:rsidRPr="00466346">
        <w:rPr>
          <w:rFonts w:eastAsia="SimSun"/>
          <w:b/>
          <w:lang w:eastAsia="zh-CN"/>
        </w:rPr>
        <w:lastRenderedPageBreak/>
        <w:t xml:space="preserve">Proposal 4: Solution 1 is not considered further in this WI. </w:t>
      </w:r>
    </w:p>
    <w:p w14:paraId="3FBF0FBA" w14:textId="77777777" w:rsidR="002F5663" w:rsidRPr="00466346" w:rsidRDefault="002F5663" w:rsidP="007578AD">
      <w:pPr>
        <w:jc w:val="both"/>
        <w:rPr>
          <w:rFonts w:eastAsia="SimSun"/>
          <w:b/>
          <w:lang w:eastAsia="zh-CN"/>
        </w:rPr>
      </w:pPr>
      <w:r w:rsidRPr="00466346">
        <w:rPr>
          <w:rFonts w:eastAsia="SimSun"/>
          <w:b/>
          <w:lang w:eastAsia="zh-CN"/>
        </w:rPr>
        <w:t>Proposal 5: For NR Rel-16, support out-or-order UL scheduling with the following condition;</w:t>
      </w:r>
    </w:p>
    <w:p w14:paraId="1FCB2D9C" w14:textId="77777777" w:rsidR="002F5663" w:rsidRPr="00466346" w:rsidRDefault="002F5663" w:rsidP="007578AD">
      <w:pPr>
        <w:pStyle w:val="ListParagraph"/>
        <w:numPr>
          <w:ilvl w:val="0"/>
          <w:numId w:val="4"/>
        </w:numPr>
        <w:jc w:val="both"/>
        <w:rPr>
          <w:b/>
        </w:rPr>
      </w:pPr>
      <w:r w:rsidRPr="00466346">
        <w:rPr>
          <w:b/>
        </w:rPr>
        <w:t>If the PDCCH scheduling the earlier PUSCH is within X symbols of the PDCCH that scheduled the later PUSCH, the UE may skip transmitting the earlier scheduled PUSCH. FFS the value of X</w:t>
      </w:r>
    </w:p>
    <w:p w14:paraId="50A187BF" w14:textId="77777777" w:rsidR="002F5663" w:rsidRPr="00466346" w:rsidRDefault="002F5663" w:rsidP="007578AD">
      <w:pPr>
        <w:jc w:val="both"/>
        <w:rPr>
          <w:rFonts w:eastAsia="SimSun"/>
          <w:b/>
          <w:lang w:eastAsia="zh-CN"/>
        </w:rPr>
      </w:pPr>
      <w:r w:rsidRPr="00466346">
        <w:rPr>
          <w:rFonts w:eastAsia="SimSun"/>
          <w:b/>
          <w:lang w:eastAsia="zh-CN"/>
        </w:rPr>
        <w:t xml:space="preserve">Proposal 6: The timing gap condition should be adopted under Solution 2 or under Solution 4, Alt-2. </w:t>
      </w:r>
    </w:p>
    <w:p w14:paraId="5FE18E90" w14:textId="77777777" w:rsidR="002F5663" w:rsidRPr="00466346" w:rsidRDefault="002F5663" w:rsidP="007578AD">
      <w:pPr>
        <w:jc w:val="both"/>
        <w:rPr>
          <w:rFonts w:eastAsia="DengXian"/>
          <w:kern w:val="2"/>
          <w:lang w:eastAsia="zh-CN"/>
        </w:rPr>
      </w:pPr>
      <w:r w:rsidRPr="00466346">
        <w:rPr>
          <w:rFonts w:eastAsia="SimSun"/>
          <w:b/>
          <w:lang w:eastAsia="zh-CN"/>
        </w:rPr>
        <w:t xml:space="preserve">Proposal 7: Solution 1 is not considered further in this WI. </w:t>
      </w:r>
    </w:p>
    <w:p w14:paraId="6B2724E5" w14:textId="77777777" w:rsidR="002F5663" w:rsidRPr="00466346" w:rsidRDefault="002F5663" w:rsidP="007578AD">
      <w:pPr>
        <w:spacing w:after="160" w:line="252" w:lineRule="auto"/>
        <w:jc w:val="both"/>
        <w:rPr>
          <w:b/>
        </w:rPr>
      </w:pPr>
      <w:r w:rsidRPr="00466346">
        <w:rPr>
          <w:b/>
        </w:rPr>
        <w:t xml:space="preserve">Proposal 8: Restriction on the maximum number of OOO PDCCH-to-PUSCH and OOO PDCCH-to-PUSCH flows the UE needs to handle on the active BWP of a given serving cell is not needed. </w:t>
      </w:r>
    </w:p>
    <w:p w14:paraId="5FD35CCA" w14:textId="5C50D004" w:rsidR="002F5663" w:rsidRPr="00466346" w:rsidRDefault="002F5663" w:rsidP="007578AD">
      <w:pPr>
        <w:jc w:val="both"/>
        <w:rPr>
          <w:b/>
        </w:rPr>
      </w:pPr>
      <w:r w:rsidRPr="00466346">
        <w:rPr>
          <w:rFonts w:eastAsia="DengXian"/>
          <w:b/>
          <w:kern w:val="2"/>
          <w:lang w:eastAsia="zh-CN"/>
        </w:rPr>
        <w:t xml:space="preserve">Proposal 9: Any adopted solution should be defined as an optional feature or as a UE capability. </w:t>
      </w:r>
    </w:p>
    <w:p w14:paraId="74A795D4" w14:textId="070B18CE" w:rsidR="00A23389" w:rsidRPr="00466346" w:rsidRDefault="002F5663" w:rsidP="007578AD">
      <w:pPr>
        <w:jc w:val="both"/>
        <w:rPr>
          <w:rFonts w:eastAsia="MS Mincho"/>
          <w:b/>
          <w:lang w:eastAsia="ja-JP"/>
        </w:rPr>
      </w:pPr>
      <w:r w:rsidRPr="00466346">
        <w:rPr>
          <w:rFonts w:eastAsia="SimSun"/>
          <w:b/>
          <w:lang w:eastAsia="zh-CN"/>
        </w:rPr>
        <w:t xml:space="preserve">Proposal </w:t>
      </w:r>
      <w:r w:rsidR="00017E81" w:rsidRPr="00466346">
        <w:rPr>
          <w:rFonts w:eastAsia="SimSun"/>
          <w:b/>
          <w:lang w:eastAsia="zh-CN"/>
        </w:rPr>
        <w:t>10</w:t>
      </w:r>
      <w:r w:rsidRPr="00466346">
        <w:rPr>
          <w:rFonts w:eastAsia="SimSun"/>
          <w:b/>
          <w:lang w:eastAsia="zh-CN"/>
        </w:rPr>
        <w:t>: As the gNB aware of the DL traffics’ priorities, RAN1 should adopt simple rule for intra-UE UL prioritization between dynamic grants, where the later scheduling DCI always override the previous one.</w:t>
      </w:r>
    </w:p>
    <w:p w14:paraId="3BABC6E5" w14:textId="77777777" w:rsidR="002D44AF" w:rsidRPr="00466346" w:rsidRDefault="002D44AF" w:rsidP="007578AD">
      <w:pPr>
        <w:pStyle w:val="Heading1"/>
        <w:jc w:val="both"/>
        <w:rPr>
          <w:lang w:val="en-US"/>
        </w:rPr>
      </w:pPr>
      <w:r w:rsidRPr="00466346">
        <w:rPr>
          <w:rFonts w:hint="eastAsia"/>
          <w:lang w:val="en-US" w:eastAsia="zh-TW"/>
        </w:rPr>
        <w:t>References</w:t>
      </w:r>
    </w:p>
    <w:p w14:paraId="4907F16A" w14:textId="50C53B7C" w:rsidR="00F07452" w:rsidRPr="00466346" w:rsidRDefault="00F07452" w:rsidP="007578AD">
      <w:pPr>
        <w:numPr>
          <w:ilvl w:val="0"/>
          <w:numId w:val="2"/>
        </w:numPr>
        <w:spacing w:after="0"/>
        <w:ind w:left="357" w:hanging="357"/>
        <w:jc w:val="both"/>
        <w:rPr>
          <w:lang w:val="en-US" w:eastAsia="zh-TW"/>
        </w:rPr>
      </w:pPr>
      <w:bookmarkStart w:id="6" w:name="_Ref16842286"/>
      <w:bookmarkStart w:id="7" w:name="_Ref16677548"/>
      <w:bookmarkStart w:id="8" w:name="_Ref534894790"/>
      <w:bookmarkStart w:id="9" w:name="_Ref481672677"/>
      <w:r w:rsidRPr="00466346">
        <w:rPr>
          <w:lang w:val="en-US" w:eastAsia="zh-TW"/>
        </w:rPr>
        <w:t>3GPP TS 38.214 V15.4.0 (2018-12)</w:t>
      </w:r>
      <w:bookmarkEnd w:id="6"/>
    </w:p>
    <w:p w14:paraId="747A12F9" w14:textId="48DACBDE" w:rsidR="00A32767" w:rsidRPr="00466346" w:rsidRDefault="00A32767" w:rsidP="007578AD">
      <w:pPr>
        <w:numPr>
          <w:ilvl w:val="0"/>
          <w:numId w:val="2"/>
        </w:numPr>
        <w:spacing w:after="0"/>
        <w:ind w:left="357" w:hanging="357"/>
        <w:jc w:val="both"/>
        <w:rPr>
          <w:lang w:val="en-US" w:eastAsia="zh-TW"/>
        </w:rPr>
      </w:pPr>
      <w:r w:rsidRPr="00466346">
        <w:rPr>
          <w:lang w:val="en-US" w:eastAsia="zh-TW"/>
        </w:rPr>
        <w:t>RAN1 #97 chairman notes</w:t>
      </w:r>
      <w:bookmarkEnd w:id="7"/>
    </w:p>
    <w:p w14:paraId="47FA21B9" w14:textId="5595C236" w:rsidR="0093463B" w:rsidRPr="00466346" w:rsidRDefault="000A0DF5" w:rsidP="007578AD">
      <w:pPr>
        <w:numPr>
          <w:ilvl w:val="0"/>
          <w:numId w:val="2"/>
        </w:numPr>
        <w:spacing w:after="0"/>
        <w:ind w:left="357" w:hanging="357"/>
        <w:jc w:val="both"/>
        <w:rPr>
          <w:lang w:val="en-US" w:eastAsia="zh-TW"/>
        </w:rPr>
      </w:pPr>
      <w:r w:rsidRPr="00466346">
        <w:rPr>
          <w:lang w:val="en-US" w:eastAsia="zh-TW"/>
        </w:rPr>
        <w:t>RAN1 #AH</w:t>
      </w:r>
      <w:r w:rsidR="0015760B" w:rsidRPr="00466346">
        <w:rPr>
          <w:lang w:val="en-US" w:eastAsia="zh-TW"/>
        </w:rPr>
        <w:t>_</w:t>
      </w:r>
      <w:r w:rsidRPr="00466346">
        <w:rPr>
          <w:lang w:val="en-US" w:eastAsia="zh-TW"/>
        </w:rPr>
        <w:t>1901</w:t>
      </w:r>
      <w:r w:rsidR="007A0D82" w:rsidRPr="00466346">
        <w:rPr>
          <w:lang w:val="en-US" w:eastAsia="zh-TW"/>
        </w:rPr>
        <w:t xml:space="preserve"> chairman notes</w:t>
      </w:r>
      <w:bookmarkEnd w:id="8"/>
      <w:bookmarkEnd w:id="9"/>
    </w:p>
    <w:p w14:paraId="1CD89A9B" w14:textId="3727D25D" w:rsidR="00571E32" w:rsidRPr="00466346" w:rsidRDefault="00020625" w:rsidP="007578AD">
      <w:pPr>
        <w:pStyle w:val="ListParagraph"/>
        <w:numPr>
          <w:ilvl w:val="0"/>
          <w:numId w:val="2"/>
        </w:numPr>
        <w:spacing w:after="0"/>
        <w:ind w:left="357" w:hanging="357"/>
        <w:jc w:val="both"/>
        <w:rPr>
          <w:lang w:val="en-US" w:eastAsia="zh-TW"/>
        </w:rPr>
      </w:pPr>
      <w:bookmarkStart w:id="10" w:name="_Ref4488107"/>
      <w:r w:rsidRPr="00466346">
        <w:rPr>
          <w:lang w:val="en-US"/>
        </w:rPr>
        <w:t>RAN1 # 96 Chairman Notes.</w:t>
      </w:r>
      <w:bookmarkEnd w:id="10"/>
    </w:p>
    <w:sectPr w:rsidR="00571E32" w:rsidRPr="0046634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0A224" w14:textId="77777777" w:rsidR="0010237F" w:rsidRDefault="0010237F">
      <w:r>
        <w:separator/>
      </w:r>
    </w:p>
  </w:endnote>
  <w:endnote w:type="continuationSeparator" w:id="0">
    <w:p w14:paraId="5FB5A836" w14:textId="77777777" w:rsidR="0010237F" w:rsidRDefault="0010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01A21" w14:textId="77777777" w:rsidR="0010237F" w:rsidRDefault="0010237F">
      <w:r>
        <w:separator/>
      </w:r>
    </w:p>
  </w:footnote>
  <w:footnote w:type="continuationSeparator" w:id="0">
    <w:p w14:paraId="0BF2617C" w14:textId="77777777" w:rsidR="0010237F" w:rsidRDefault="001023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E1FBB"/>
    <w:multiLevelType w:val="hybridMultilevel"/>
    <w:tmpl w:val="A4BE86F6"/>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9A17D2"/>
    <w:multiLevelType w:val="hybridMultilevel"/>
    <w:tmpl w:val="16DC6FA8"/>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637A17"/>
    <w:multiLevelType w:val="hybridMultilevel"/>
    <w:tmpl w:val="8EFE4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F77C7"/>
    <w:multiLevelType w:val="hybridMultilevel"/>
    <w:tmpl w:val="3416B4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972529"/>
    <w:multiLevelType w:val="hybridMultilevel"/>
    <w:tmpl w:val="E46CBA7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A7069BB"/>
    <w:multiLevelType w:val="hybridMultilevel"/>
    <w:tmpl w:val="D702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D2444"/>
    <w:multiLevelType w:val="hybridMultilevel"/>
    <w:tmpl w:val="0A70A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0"/>
  </w:num>
  <w:num w:numId="2">
    <w:abstractNumId w:val="1"/>
  </w:num>
  <w:num w:numId="3">
    <w:abstractNumId w:val="3"/>
  </w:num>
  <w:num w:numId="4">
    <w:abstractNumId w:val="0"/>
  </w:num>
  <w:num w:numId="5">
    <w:abstractNumId w:val="13"/>
  </w:num>
  <w:num w:numId="6">
    <w:abstractNumId w:val="9"/>
  </w:num>
  <w:num w:numId="7">
    <w:abstractNumId w:val="14"/>
  </w:num>
  <w:num w:numId="8">
    <w:abstractNumId w:val="7"/>
  </w:num>
  <w:num w:numId="9">
    <w:abstractNumId w:val="6"/>
  </w:num>
  <w:num w:numId="10">
    <w:abstractNumId w:val="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2"/>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824"/>
    <w:rsid w:val="00002CDB"/>
    <w:rsid w:val="00004B2C"/>
    <w:rsid w:val="00004B5C"/>
    <w:rsid w:val="0000505A"/>
    <w:rsid w:val="000054AF"/>
    <w:rsid w:val="000054F6"/>
    <w:rsid w:val="0000797A"/>
    <w:rsid w:val="000121C0"/>
    <w:rsid w:val="00013851"/>
    <w:rsid w:val="00013D0E"/>
    <w:rsid w:val="00015136"/>
    <w:rsid w:val="00015793"/>
    <w:rsid w:val="00015873"/>
    <w:rsid w:val="00017D84"/>
    <w:rsid w:val="00017E81"/>
    <w:rsid w:val="0002017E"/>
    <w:rsid w:val="00020625"/>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4893"/>
    <w:rsid w:val="000350BE"/>
    <w:rsid w:val="00035ADC"/>
    <w:rsid w:val="00035C8A"/>
    <w:rsid w:val="00036802"/>
    <w:rsid w:val="00036E9D"/>
    <w:rsid w:val="00041C77"/>
    <w:rsid w:val="000421CC"/>
    <w:rsid w:val="000450F9"/>
    <w:rsid w:val="0004557B"/>
    <w:rsid w:val="000472D9"/>
    <w:rsid w:val="00047BCC"/>
    <w:rsid w:val="00047DB7"/>
    <w:rsid w:val="00050E75"/>
    <w:rsid w:val="00053BDB"/>
    <w:rsid w:val="00053C5F"/>
    <w:rsid w:val="00054D06"/>
    <w:rsid w:val="00055036"/>
    <w:rsid w:val="00056973"/>
    <w:rsid w:val="00056A3E"/>
    <w:rsid w:val="00057DC0"/>
    <w:rsid w:val="000646D3"/>
    <w:rsid w:val="00065840"/>
    <w:rsid w:val="00065B1B"/>
    <w:rsid w:val="0006663D"/>
    <w:rsid w:val="000672B2"/>
    <w:rsid w:val="0006733D"/>
    <w:rsid w:val="00067506"/>
    <w:rsid w:val="00067843"/>
    <w:rsid w:val="000709CD"/>
    <w:rsid w:val="000728B9"/>
    <w:rsid w:val="00072D4C"/>
    <w:rsid w:val="00073E9E"/>
    <w:rsid w:val="00074BF1"/>
    <w:rsid w:val="00074CCE"/>
    <w:rsid w:val="00075A79"/>
    <w:rsid w:val="000774DF"/>
    <w:rsid w:val="00077D62"/>
    <w:rsid w:val="000804BB"/>
    <w:rsid w:val="00080B3D"/>
    <w:rsid w:val="00082AA4"/>
    <w:rsid w:val="000837A9"/>
    <w:rsid w:val="0008693B"/>
    <w:rsid w:val="00087287"/>
    <w:rsid w:val="0008738E"/>
    <w:rsid w:val="0008744A"/>
    <w:rsid w:val="000905AF"/>
    <w:rsid w:val="00093E7E"/>
    <w:rsid w:val="0009679F"/>
    <w:rsid w:val="00096F03"/>
    <w:rsid w:val="000A02F0"/>
    <w:rsid w:val="000A0DF5"/>
    <w:rsid w:val="000A1A1C"/>
    <w:rsid w:val="000A28EE"/>
    <w:rsid w:val="000A2E10"/>
    <w:rsid w:val="000A3132"/>
    <w:rsid w:val="000A4C2D"/>
    <w:rsid w:val="000A6688"/>
    <w:rsid w:val="000A6733"/>
    <w:rsid w:val="000A6D03"/>
    <w:rsid w:val="000A75D8"/>
    <w:rsid w:val="000A764D"/>
    <w:rsid w:val="000A7B03"/>
    <w:rsid w:val="000B0020"/>
    <w:rsid w:val="000B0083"/>
    <w:rsid w:val="000B2EF7"/>
    <w:rsid w:val="000B30B6"/>
    <w:rsid w:val="000B3A12"/>
    <w:rsid w:val="000B42AC"/>
    <w:rsid w:val="000B4CAE"/>
    <w:rsid w:val="000B5B95"/>
    <w:rsid w:val="000B7A99"/>
    <w:rsid w:val="000C0E80"/>
    <w:rsid w:val="000C284B"/>
    <w:rsid w:val="000C43F7"/>
    <w:rsid w:val="000C44A9"/>
    <w:rsid w:val="000C46D6"/>
    <w:rsid w:val="000C5F8B"/>
    <w:rsid w:val="000C645F"/>
    <w:rsid w:val="000C6C33"/>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237F"/>
    <w:rsid w:val="001033DD"/>
    <w:rsid w:val="00105900"/>
    <w:rsid w:val="00105E0B"/>
    <w:rsid w:val="00106762"/>
    <w:rsid w:val="00106BED"/>
    <w:rsid w:val="001079E1"/>
    <w:rsid w:val="00107C99"/>
    <w:rsid w:val="00110201"/>
    <w:rsid w:val="00112480"/>
    <w:rsid w:val="001132EE"/>
    <w:rsid w:val="001135BD"/>
    <w:rsid w:val="00114A5F"/>
    <w:rsid w:val="00115249"/>
    <w:rsid w:val="00116088"/>
    <w:rsid w:val="00116720"/>
    <w:rsid w:val="001200EA"/>
    <w:rsid w:val="0012010B"/>
    <w:rsid w:val="001206F8"/>
    <w:rsid w:val="00121161"/>
    <w:rsid w:val="001211BC"/>
    <w:rsid w:val="00121877"/>
    <w:rsid w:val="00121E7E"/>
    <w:rsid w:val="001224CC"/>
    <w:rsid w:val="00122A76"/>
    <w:rsid w:val="00125AA7"/>
    <w:rsid w:val="00126AE3"/>
    <w:rsid w:val="00126E09"/>
    <w:rsid w:val="00127382"/>
    <w:rsid w:val="001273CD"/>
    <w:rsid w:val="001279D6"/>
    <w:rsid w:val="00130399"/>
    <w:rsid w:val="001318DD"/>
    <w:rsid w:val="00131A87"/>
    <w:rsid w:val="0013262A"/>
    <w:rsid w:val="00132A1B"/>
    <w:rsid w:val="00132BEB"/>
    <w:rsid w:val="001343B8"/>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6AA"/>
    <w:rsid w:val="00154A79"/>
    <w:rsid w:val="001560E8"/>
    <w:rsid w:val="0015718A"/>
    <w:rsid w:val="0015760B"/>
    <w:rsid w:val="00161258"/>
    <w:rsid w:val="00161646"/>
    <w:rsid w:val="00163735"/>
    <w:rsid w:val="00164444"/>
    <w:rsid w:val="0016596F"/>
    <w:rsid w:val="00171672"/>
    <w:rsid w:val="00172031"/>
    <w:rsid w:val="00173EF3"/>
    <w:rsid w:val="0017415A"/>
    <w:rsid w:val="00174296"/>
    <w:rsid w:val="001748C6"/>
    <w:rsid w:val="00175920"/>
    <w:rsid w:val="00177DC6"/>
    <w:rsid w:val="00181D74"/>
    <w:rsid w:val="00182685"/>
    <w:rsid w:val="00182B95"/>
    <w:rsid w:val="0018349F"/>
    <w:rsid w:val="001842CE"/>
    <w:rsid w:val="001850EE"/>
    <w:rsid w:val="00185345"/>
    <w:rsid w:val="00185EB5"/>
    <w:rsid w:val="001911A9"/>
    <w:rsid w:val="00191AD9"/>
    <w:rsid w:val="0019315E"/>
    <w:rsid w:val="001937BB"/>
    <w:rsid w:val="00194839"/>
    <w:rsid w:val="00194FCC"/>
    <w:rsid w:val="0019686D"/>
    <w:rsid w:val="001968B4"/>
    <w:rsid w:val="0019768C"/>
    <w:rsid w:val="001A048C"/>
    <w:rsid w:val="001A08AA"/>
    <w:rsid w:val="001A0F90"/>
    <w:rsid w:val="001A3437"/>
    <w:rsid w:val="001A4EA6"/>
    <w:rsid w:val="001A5826"/>
    <w:rsid w:val="001A5B93"/>
    <w:rsid w:val="001A6300"/>
    <w:rsid w:val="001A64DC"/>
    <w:rsid w:val="001A7CB3"/>
    <w:rsid w:val="001B2818"/>
    <w:rsid w:val="001B3867"/>
    <w:rsid w:val="001C0D39"/>
    <w:rsid w:val="001C254C"/>
    <w:rsid w:val="001C2EA0"/>
    <w:rsid w:val="001C40BC"/>
    <w:rsid w:val="001C5A24"/>
    <w:rsid w:val="001C7A1F"/>
    <w:rsid w:val="001D028C"/>
    <w:rsid w:val="001D0389"/>
    <w:rsid w:val="001D131B"/>
    <w:rsid w:val="001D2918"/>
    <w:rsid w:val="001D50EA"/>
    <w:rsid w:val="001D72E5"/>
    <w:rsid w:val="001D7AC5"/>
    <w:rsid w:val="001D7D29"/>
    <w:rsid w:val="001E0941"/>
    <w:rsid w:val="001E19B5"/>
    <w:rsid w:val="001E3B39"/>
    <w:rsid w:val="001E3D89"/>
    <w:rsid w:val="001E63A1"/>
    <w:rsid w:val="001E7D11"/>
    <w:rsid w:val="001F0713"/>
    <w:rsid w:val="001F1EE4"/>
    <w:rsid w:val="001F20F2"/>
    <w:rsid w:val="001F3A4A"/>
    <w:rsid w:val="001F4891"/>
    <w:rsid w:val="001F6689"/>
    <w:rsid w:val="001F68B2"/>
    <w:rsid w:val="001F6C61"/>
    <w:rsid w:val="001F6F2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02D2"/>
    <w:rsid w:val="002223A7"/>
    <w:rsid w:val="00222897"/>
    <w:rsid w:val="002245F2"/>
    <w:rsid w:val="00224F5E"/>
    <w:rsid w:val="00225381"/>
    <w:rsid w:val="00235394"/>
    <w:rsid w:val="00235A9B"/>
    <w:rsid w:val="00237173"/>
    <w:rsid w:val="002416AB"/>
    <w:rsid w:val="00241D4B"/>
    <w:rsid w:val="00243B25"/>
    <w:rsid w:val="00243F00"/>
    <w:rsid w:val="00245352"/>
    <w:rsid w:val="00245B82"/>
    <w:rsid w:val="0024612D"/>
    <w:rsid w:val="0024674A"/>
    <w:rsid w:val="002469B7"/>
    <w:rsid w:val="0025028C"/>
    <w:rsid w:val="002506F0"/>
    <w:rsid w:val="00250A38"/>
    <w:rsid w:val="002518E1"/>
    <w:rsid w:val="00252EB7"/>
    <w:rsid w:val="00253B39"/>
    <w:rsid w:val="00253CC3"/>
    <w:rsid w:val="00253CD8"/>
    <w:rsid w:val="002549FC"/>
    <w:rsid w:val="00256ABF"/>
    <w:rsid w:val="002570A5"/>
    <w:rsid w:val="00257500"/>
    <w:rsid w:val="00260F10"/>
    <w:rsid w:val="0026179F"/>
    <w:rsid w:val="00261F5D"/>
    <w:rsid w:val="00265893"/>
    <w:rsid w:val="0026698C"/>
    <w:rsid w:val="00266CCF"/>
    <w:rsid w:val="00270E6C"/>
    <w:rsid w:val="00272308"/>
    <w:rsid w:val="00274E1A"/>
    <w:rsid w:val="00275BD6"/>
    <w:rsid w:val="00275E1D"/>
    <w:rsid w:val="00276F76"/>
    <w:rsid w:val="002770F4"/>
    <w:rsid w:val="00281609"/>
    <w:rsid w:val="00281851"/>
    <w:rsid w:val="00282213"/>
    <w:rsid w:val="00282B99"/>
    <w:rsid w:val="002837AB"/>
    <w:rsid w:val="0028604D"/>
    <w:rsid w:val="00286098"/>
    <w:rsid w:val="002863A3"/>
    <w:rsid w:val="00287850"/>
    <w:rsid w:val="00287BC6"/>
    <w:rsid w:val="00290711"/>
    <w:rsid w:val="002907CD"/>
    <w:rsid w:val="00290D7F"/>
    <w:rsid w:val="0029193E"/>
    <w:rsid w:val="00292870"/>
    <w:rsid w:val="0029299D"/>
    <w:rsid w:val="002942F6"/>
    <w:rsid w:val="0029741C"/>
    <w:rsid w:val="00297444"/>
    <w:rsid w:val="00297FB4"/>
    <w:rsid w:val="002A283C"/>
    <w:rsid w:val="002A2935"/>
    <w:rsid w:val="002A2D8B"/>
    <w:rsid w:val="002A4261"/>
    <w:rsid w:val="002A4C60"/>
    <w:rsid w:val="002A5BF3"/>
    <w:rsid w:val="002A5D49"/>
    <w:rsid w:val="002A63E4"/>
    <w:rsid w:val="002A6FE9"/>
    <w:rsid w:val="002B0BF5"/>
    <w:rsid w:val="002B1B3B"/>
    <w:rsid w:val="002B3450"/>
    <w:rsid w:val="002B3815"/>
    <w:rsid w:val="002B419D"/>
    <w:rsid w:val="002B429C"/>
    <w:rsid w:val="002B6292"/>
    <w:rsid w:val="002B6CEF"/>
    <w:rsid w:val="002B7BC4"/>
    <w:rsid w:val="002B7BFF"/>
    <w:rsid w:val="002C0602"/>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8C1"/>
    <w:rsid w:val="002D79CF"/>
    <w:rsid w:val="002E0151"/>
    <w:rsid w:val="002E08D7"/>
    <w:rsid w:val="002E1BAB"/>
    <w:rsid w:val="002E1EDE"/>
    <w:rsid w:val="002E42E8"/>
    <w:rsid w:val="002E4368"/>
    <w:rsid w:val="002E562A"/>
    <w:rsid w:val="002E5799"/>
    <w:rsid w:val="002E5AB4"/>
    <w:rsid w:val="002E5EFC"/>
    <w:rsid w:val="002E682B"/>
    <w:rsid w:val="002E6BC6"/>
    <w:rsid w:val="002E7DE5"/>
    <w:rsid w:val="002F01C0"/>
    <w:rsid w:val="002F030F"/>
    <w:rsid w:val="002F1E30"/>
    <w:rsid w:val="002F2B29"/>
    <w:rsid w:val="002F300C"/>
    <w:rsid w:val="002F3BD7"/>
    <w:rsid w:val="002F4093"/>
    <w:rsid w:val="002F40CC"/>
    <w:rsid w:val="002F428E"/>
    <w:rsid w:val="002F4689"/>
    <w:rsid w:val="002F4AAA"/>
    <w:rsid w:val="002F5663"/>
    <w:rsid w:val="002F63F6"/>
    <w:rsid w:val="002F7D50"/>
    <w:rsid w:val="00300D2E"/>
    <w:rsid w:val="00302C96"/>
    <w:rsid w:val="003052DA"/>
    <w:rsid w:val="003068AB"/>
    <w:rsid w:val="003071FF"/>
    <w:rsid w:val="0030783F"/>
    <w:rsid w:val="003108C3"/>
    <w:rsid w:val="00313089"/>
    <w:rsid w:val="003140CB"/>
    <w:rsid w:val="00315243"/>
    <w:rsid w:val="003157E1"/>
    <w:rsid w:val="00315DFA"/>
    <w:rsid w:val="003168BC"/>
    <w:rsid w:val="00317783"/>
    <w:rsid w:val="003210CC"/>
    <w:rsid w:val="0032165D"/>
    <w:rsid w:val="00321D16"/>
    <w:rsid w:val="00322908"/>
    <w:rsid w:val="003230B0"/>
    <w:rsid w:val="00323200"/>
    <w:rsid w:val="003232A5"/>
    <w:rsid w:val="00323842"/>
    <w:rsid w:val="003257C8"/>
    <w:rsid w:val="00325AD5"/>
    <w:rsid w:val="00326B16"/>
    <w:rsid w:val="00326E16"/>
    <w:rsid w:val="0032702C"/>
    <w:rsid w:val="00330AB0"/>
    <w:rsid w:val="00331B14"/>
    <w:rsid w:val="00331F8D"/>
    <w:rsid w:val="00331F9B"/>
    <w:rsid w:val="003365EC"/>
    <w:rsid w:val="003366B3"/>
    <w:rsid w:val="0033722E"/>
    <w:rsid w:val="003379C2"/>
    <w:rsid w:val="00337E39"/>
    <w:rsid w:val="00340510"/>
    <w:rsid w:val="003411C2"/>
    <w:rsid w:val="00342018"/>
    <w:rsid w:val="00342AAB"/>
    <w:rsid w:val="00342DFC"/>
    <w:rsid w:val="00343440"/>
    <w:rsid w:val="003448AE"/>
    <w:rsid w:val="00350C71"/>
    <w:rsid w:val="00350E37"/>
    <w:rsid w:val="003540D1"/>
    <w:rsid w:val="00354EBB"/>
    <w:rsid w:val="00355BF1"/>
    <w:rsid w:val="00356531"/>
    <w:rsid w:val="003569A0"/>
    <w:rsid w:val="00357783"/>
    <w:rsid w:val="003579DB"/>
    <w:rsid w:val="00357DDA"/>
    <w:rsid w:val="003628F4"/>
    <w:rsid w:val="00362BD0"/>
    <w:rsid w:val="0036363F"/>
    <w:rsid w:val="00364521"/>
    <w:rsid w:val="00364CFD"/>
    <w:rsid w:val="00364D8E"/>
    <w:rsid w:val="00365DD2"/>
    <w:rsid w:val="0036743B"/>
    <w:rsid w:val="00367724"/>
    <w:rsid w:val="00367D08"/>
    <w:rsid w:val="0037097E"/>
    <w:rsid w:val="00370A22"/>
    <w:rsid w:val="00376789"/>
    <w:rsid w:val="00377B02"/>
    <w:rsid w:val="00377BDE"/>
    <w:rsid w:val="00380F82"/>
    <w:rsid w:val="003826D3"/>
    <w:rsid w:val="00382CE7"/>
    <w:rsid w:val="0038417D"/>
    <w:rsid w:val="00384502"/>
    <w:rsid w:val="00384B7B"/>
    <w:rsid w:val="00393315"/>
    <w:rsid w:val="003969DE"/>
    <w:rsid w:val="003978CE"/>
    <w:rsid w:val="003A16D4"/>
    <w:rsid w:val="003A5FA4"/>
    <w:rsid w:val="003A6535"/>
    <w:rsid w:val="003A73A3"/>
    <w:rsid w:val="003A7B4B"/>
    <w:rsid w:val="003A7FDA"/>
    <w:rsid w:val="003B037E"/>
    <w:rsid w:val="003B098F"/>
    <w:rsid w:val="003B1CD7"/>
    <w:rsid w:val="003B25A7"/>
    <w:rsid w:val="003B360D"/>
    <w:rsid w:val="003B63FF"/>
    <w:rsid w:val="003C245B"/>
    <w:rsid w:val="003C2562"/>
    <w:rsid w:val="003C2A5A"/>
    <w:rsid w:val="003C2B25"/>
    <w:rsid w:val="003C2DC1"/>
    <w:rsid w:val="003C3166"/>
    <w:rsid w:val="003C4DF7"/>
    <w:rsid w:val="003C4EFF"/>
    <w:rsid w:val="003C7A36"/>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11F3"/>
    <w:rsid w:val="003E39AD"/>
    <w:rsid w:val="003E39EA"/>
    <w:rsid w:val="003E461D"/>
    <w:rsid w:val="003E4FFB"/>
    <w:rsid w:val="003E5EAB"/>
    <w:rsid w:val="003E5F52"/>
    <w:rsid w:val="003F04F5"/>
    <w:rsid w:val="003F1503"/>
    <w:rsid w:val="003F1B8C"/>
    <w:rsid w:val="003F2A81"/>
    <w:rsid w:val="003F3A54"/>
    <w:rsid w:val="003F515B"/>
    <w:rsid w:val="003F61EF"/>
    <w:rsid w:val="003F6410"/>
    <w:rsid w:val="003F6FC4"/>
    <w:rsid w:val="00401562"/>
    <w:rsid w:val="00401868"/>
    <w:rsid w:val="004028D4"/>
    <w:rsid w:val="00404575"/>
    <w:rsid w:val="004048A8"/>
    <w:rsid w:val="004049D1"/>
    <w:rsid w:val="00405657"/>
    <w:rsid w:val="00407387"/>
    <w:rsid w:val="0041057F"/>
    <w:rsid w:val="00410598"/>
    <w:rsid w:val="004131E6"/>
    <w:rsid w:val="00413D74"/>
    <w:rsid w:val="0041441E"/>
    <w:rsid w:val="004145EC"/>
    <w:rsid w:val="00415C15"/>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370FC"/>
    <w:rsid w:val="00441979"/>
    <w:rsid w:val="00444225"/>
    <w:rsid w:val="00445D09"/>
    <w:rsid w:val="00445D1B"/>
    <w:rsid w:val="00446840"/>
    <w:rsid w:val="0044710D"/>
    <w:rsid w:val="00447BC0"/>
    <w:rsid w:val="00447BDC"/>
    <w:rsid w:val="004502EA"/>
    <w:rsid w:val="004514FF"/>
    <w:rsid w:val="00452AF3"/>
    <w:rsid w:val="004534A6"/>
    <w:rsid w:val="004539A7"/>
    <w:rsid w:val="004539FD"/>
    <w:rsid w:val="00454F89"/>
    <w:rsid w:val="004569C0"/>
    <w:rsid w:val="00456BEA"/>
    <w:rsid w:val="00457C47"/>
    <w:rsid w:val="00460D35"/>
    <w:rsid w:val="00462A27"/>
    <w:rsid w:val="0046357F"/>
    <w:rsid w:val="004652DB"/>
    <w:rsid w:val="00466346"/>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7D8"/>
    <w:rsid w:val="00487CBA"/>
    <w:rsid w:val="00494125"/>
    <w:rsid w:val="004944F1"/>
    <w:rsid w:val="004948C8"/>
    <w:rsid w:val="00494954"/>
    <w:rsid w:val="00494C54"/>
    <w:rsid w:val="00495AB6"/>
    <w:rsid w:val="004963C0"/>
    <w:rsid w:val="00496BC1"/>
    <w:rsid w:val="00496C45"/>
    <w:rsid w:val="00496D4E"/>
    <w:rsid w:val="00497D93"/>
    <w:rsid w:val="004A07B6"/>
    <w:rsid w:val="004A146B"/>
    <w:rsid w:val="004A17C7"/>
    <w:rsid w:val="004A1F28"/>
    <w:rsid w:val="004A215D"/>
    <w:rsid w:val="004A2579"/>
    <w:rsid w:val="004A57E4"/>
    <w:rsid w:val="004A6A03"/>
    <w:rsid w:val="004B24DF"/>
    <w:rsid w:val="004B253D"/>
    <w:rsid w:val="004B26E9"/>
    <w:rsid w:val="004B3C4D"/>
    <w:rsid w:val="004B5C7C"/>
    <w:rsid w:val="004B64D3"/>
    <w:rsid w:val="004B65B3"/>
    <w:rsid w:val="004C0650"/>
    <w:rsid w:val="004C0E14"/>
    <w:rsid w:val="004C151B"/>
    <w:rsid w:val="004C1FED"/>
    <w:rsid w:val="004C3E55"/>
    <w:rsid w:val="004C4D28"/>
    <w:rsid w:val="004C58A6"/>
    <w:rsid w:val="004C62B3"/>
    <w:rsid w:val="004D1531"/>
    <w:rsid w:val="004D1BEE"/>
    <w:rsid w:val="004D1C34"/>
    <w:rsid w:val="004D33A7"/>
    <w:rsid w:val="004D43D5"/>
    <w:rsid w:val="004D4480"/>
    <w:rsid w:val="004D52CF"/>
    <w:rsid w:val="004D578D"/>
    <w:rsid w:val="004D625E"/>
    <w:rsid w:val="004D63FE"/>
    <w:rsid w:val="004D658B"/>
    <w:rsid w:val="004D69A7"/>
    <w:rsid w:val="004E13F4"/>
    <w:rsid w:val="004E1C3E"/>
    <w:rsid w:val="004E23DE"/>
    <w:rsid w:val="004E34F7"/>
    <w:rsid w:val="004E3899"/>
    <w:rsid w:val="004E3DAA"/>
    <w:rsid w:val="004E4003"/>
    <w:rsid w:val="004E500C"/>
    <w:rsid w:val="004E5190"/>
    <w:rsid w:val="004E7758"/>
    <w:rsid w:val="004F03DF"/>
    <w:rsid w:val="004F0A15"/>
    <w:rsid w:val="004F0B5D"/>
    <w:rsid w:val="004F59A8"/>
    <w:rsid w:val="004F5AB7"/>
    <w:rsid w:val="004F5D0D"/>
    <w:rsid w:val="004F74EA"/>
    <w:rsid w:val="00501517"/>
    <w:rsid w:val="00501D6C"/>
    <w:rsid w:val="00503690"/>
    <w:rsid w:val="00503C68"/>
    <w:rsid w:val="00504C1D"/>
    <w:rsid w:val="00505BFA"/>
    <w:rsid w:val="00506586"/>
    <w:rsid w:val="00507442"/>
    <w:rsid w:val="00507F85"/>
    <w:rsid w:val="005111CD"/>
    <w:rsid w:val="00513C96"/>
    <w:rsid w:val="00513E1C"/>
    <w:rsid w:val="00516DC8"/>
    <w:rsid w:val="00517810"/>
    <w:rsid w:val="00520147"/>
    <w:rsid w:val="005203DE"/>
    <w:rsid w:val="00520A64"/>
    <w:rsid w:val="00521730"/>
    <w:rsid w:val="0052180F"/>
    <w:rsid w:val="00521A97"/>
    <w:rsid w:val="0052396B"/>
    <w:rsid w:val="00523A04"/>
    <w:rsid w:val="00525243"/>
    <w:rsid w:val="005259DC"/>
    <w:rsid w:val="005265BC"/>
    <w:rsid w:val="00526946"/>
    <w:rsid w:val="0052731E"/>
    <w:rsid w:val="005303DB"/>
    <w:rsid w:val="00530A13"/>
    <w:rsid w:val="00530F0C"/>
    <w:rsid w:val="005315A5"/>
    <w:rsid w:val="005322AA"/>
    <w:rsid w:val="00532CDA"/>
    <w:rsid w:val="00532E9D"/>
    <w:rsid w:val="005359E5"/>
    <w:rsid w:val="00535F75"/>
    <w:rsid w:val="00536AB5"/>
    <w:rsid w:val="00536BC8"/>
    <w:rsid w:val="005400D0"/>
    <w:rsid w:val="00540397"/>
    <w:rsid w:val="005406D9"/>
    <w:rsid w:val="005412AC"/>
    <w:rsid w:val="00551B47"/>
    <w:rsid w:val="00552770"/>
    <w:rsid w:val="005530F6"/>
    <w:rsid w:val="005534C9"/>
    <w:rsid w:val="005534EE"/>
    <w:rsid w:val="005566D3"/>
    <w:rsid w:val="00556A55"/>
    <w:rsid w:val="00561966"/>
    <w:rsid w:val="00563111"/>
    <w:rsid w:val="00564539"/>
    <w:rsid w:val="00565E5A"/>
    <w:rsid w:val="00571E32"/>
    <w:rsid w:val="005724AC"/>
    <w:rsid w:val="00575876"/>
    <w:rsid w:val="00577349"/>
    <w:rsid w:val="00577842"/>
    <w:rsid w:val="00580009"/>
    <w:rsid w:val="00580522"/>
    <w:rsid w:val="005806AA"/>
    <w:rsid w:val="00580EF2"/>
    <w:rsid w:val="00584D0C"/>
    <w:rsid w:val="00584FB8"/>
    <w:rsid w:val="005856A4"/>
    <w:rsid w:val="005860E1"/>
    <w:rsid w:val="00586537"/>
    <w:rsid w:val="005865F3"/>
    <w:rsid w:val="0058668B"/>
    <w:rsid w:val="0058674B"/>
    <w:rsid w:val="00586BDE"/>
    <w:rsid w:val="005878A5"/>
    <w:rsid w:val="00591048"/>
    <w:rsid w:val="005937DC"/>
    <w:rsid w:val="00593800"/>
    <w:rsid w:val="00595B59"/>
    <w:rsid w:val="0059622B"/>
    <w:rsid w:val="005A023B"/>
    <w:rsid w:val="005A0429"/>
    <w:rsid w:val="005A17B1"/>
    <w:rsid w:val="005A4E90"/>
    <w:rsid w:val="005A6683"/>
    <w:rsid w:val="005A67C9"/>
    <w:rsid w:val="005B1206"/>
    <w:rsid w:val="005B193D"/>
    <w:rsid w:val="005B1F15"/>
    <w:rsid w:val="005B3E23"/>
    <w:rsid w:val="005B3F53"/>
    <w:rsid w:val="005B4416"/>
    <w:rsid w:val="005B4EE5"/>
    <w:rsid w:val="005B50C1"/>
    <w:rsid w:val="005B5C1C"/>
    <w:rsid w:val="005B7BAE"/>
    <w:rsid w:val="005C019D"/>
    <w:rsid w:val="005C10D1"/>
    <w:rsid w:val="005C453E"/>
    <w:rsid w:val="005C4CA3"/>
    <w:rsid w:val="005C4E15"/>
    <w:rsid w:val="005C4F05"/>
    <w:rsid w:val="005C6F72"/>
    <w:rsid w:val="005C74BE"/>
    <w:rsid w:val="005C7CB5"/>
    <w:rsid w:val="005D2673"/>
    <w:rsid w:val="005D3059"/>
    <w:rsid w:val="005D3F85"/>
    <w:rsid w:val="005D447F"/>
    <w:rsid w:val="005D47F0"/>
    <w:rsid w:val="005D4C01"/>
    <w:rsid w:val="005E0178"/>
    <w:rsid w:val="005E0543"/>
    <w:rsid w:val="005E0BE2"/>
    <w:rsid w:val="005E0DCD"/>
    <w:rsid w:val="005E124F"/>
    <w:rsid w:val="005E4724"/>
    <w:rsid w:val="005E5985"/>
    <w:rsid w:val="005E7768"/>
    <w:rsid w:val="005E7E39"/>
    <w:rsid w:val="005F1794"/>
    <w:rsid w:val="005F3281"/>
    <w:rsid w:val="005F3439"/>
    <w:rsid w:val="005F3A33"/>
    <w:rsid w:val="005F55A3"/>
    <w:rsid w:val="005F55F8"/>
    <w:rsid w:val="005F563C"/>
    <w:rsid w:val="005F57B4"/>
    <w:rsid w:val="005F5D7F"/>
    <w:rsid w:val="005F7EA5"/>
    <w:rsid w:val="006002C5"/>
    <w:rsid w:val="006003DF"/>
    <w:rsid w:val="00600757"/>
    <w:rsid w:val="00601791"/>
    <w:rsid w:val="00601BCD"/>
    <w:rsid w:val="006033BC"/>
    <w:rsid w:val="0060469B"/>
    <w:rsid w:val="00605E5F"/>
    <w:rsid w:val="00605FAE"/>
    <w:rsid w:val="00606C6E"/>
    <w:rsid w:val="00607B3F"/>
    <w:rsid w:val="00607FC1"/>
    <w:rsid w:val="0061035E"/>
    <w:rsid w:val="00610721"/>
    <w:rsid w:val="0061230B"/>
    <w:rsid w:val="00617472"/>
    <w:rsid w:val="00617873"/>
    <w:rsid w:val="006200D8"/>
    <w:rsid w:val="00620B9C"/>
    <w:rsid w:val="00620F88"/>
    <w:rsid w:val="00621321"/>
    <w:rsid w:val="00621C64"/>
    <w:rsid w:val="00622066"/>
    <w:rsid w:val="006226BC"/>
    <w:rsid w:val="00624011"/>
    <w:rsid w:val="006245D1"/>
    <w:rsid w:val="0063019F"/>
    <w:rsid w:val="0063052A"/>
    <w:rsid w:val="00630772"/>
    <w:rsid w:val="00630F44"/>
    <w:rsid w:val="00631D63"/>
    <w:rsid w:val="006320EF"/>
    <w:rsid w:val="00632274"/>
    <w:rsid w:val="00635070"/>
    <w:rsid w:val="006354D5"/>
    <w:rsid w:val="006368A4"/>
    <w:rsid w:val="00636BCC"/>
    <w:rsid w:val="00636EF6"/>
    <w:rsid w:val="0063712B"/>
    <w:rsid w:val="006409D7"/>
    <w:rsid w:val="00642655"/>
    <w:rsid w:val="006428A0"/>
    <w:rsid w:val="0064375F"/>
    <w:rsid w:val="0064474D"/>
    <w:rsid w:val="00644DBB"/>
    <w:rsid w:val="00646C17"/>
    <w:rsid w:val="006473E3"/>
    <w:rsid w:val="006514B9"/>
    <w:rsid w:val="006517D0"/>
    <w:rsid w:val="006525CF"/>
    <w:rsid w:val="0065310A"/>
    <w:rsid w:val="006540F5"/>
    <w:rsid w:val="00654D6C"/>
    <w:rsid w:val="00654E92"/>
    <w:rsid w:val="00654F63"/>
    <w:rsid w:val="00654F94"/>
    <w:rsid w:val="0065544C"/>
    <w:rsid w:val="006557C0"/>
    <w:rsid w:val="006565A2"/>
    <w:rsid w:val="00656D64"/>
    <w:rsid w:val="0065702D"/>
    <w:rsid w:val="0066086B"/>
    <w:rsid w:val="00660F34"/>
    <w:rsid w:val="00660FFE"/>
    <w:rsid w:val="00662682"/>
    <w:rsid w:val="0066275E"/>
    <w:rsid w:val="00663C2D"/>
    <w:rsid w:val="00663D41"/>
    <w:rsid w:val="00665626"/>
    <w:rsid w:val="00665A62"/>
    <w:rsid w:val="00665C04"/>
    <w:rsid w:val="00666664"/>
    <w:rsid w:val="0066734B"/>
    <w:rsid w:val="00670166"/>
    <w:rsid w:val="00671093"/>
    <w:rsid w:val="00671818"/>
    <w:rsid w:val="00671BEF"/>
    <w:rsid w:val="0067473B"/>
    <w:rsid w:val="00674C3D"/>
    <w:rsid w:val="00675AB9"/>
    <w:rsid w:val="00676F9F"/>
    <w:rsid w:val="0068259C"/>
    <w:rsid w:val="0068272F"/>
    <w:rsid w:val="006827CF"/>
    <w:rsid w:val="00683EB8"/>
    <w:rsid w:val="00684722"/>
    <w:rsid w:val="0068496A"/>
    <w:rsid w:val="00684B13"/>
    <w:rsid w:val="0068602C"/>
    <w:rsid w:val="0068666D"/>
    <w:rsid w:val="006904BC"/>
    <w:rsid w:val="00690EB8"/>
    <w:rsid w:val="00692002"/>
    <w:rsid w:val="00692087"/>
    <w:rsid w:val="0069319A"/>
    <w:rsid w:val="006945D8"/>
    <w:rsid w:val="006965D0"/>
    <w:rsid w:val="006979BA"/>
    <w:rsid w:val="006A02BA"/>
    <w:rsid w:val="006A1089"/>
    <w:rsid w:val="006A5938"/>
    <w:rsid w:val="006A5C56"/>
    <w:rsid w:val="006B2F94"/>
    <w:rsid w:val="006B31A8"/>
    <w:rsid w:val="006B3667"/>
    <w:rsid w:val="006B368E"/>
    <w:rsid w:val="006B55E8"/>
    <w:rsid w:val="006B721C"/>
    <w:rsid w:val="006B737D"/>
    <w:rsid w:val="006B7A5C"/>
    <w:rsid w:val="006C08AD"/>
    <w:rsid w:val="006C09A1"/>
    <w:rsid w:val="006C1A9C"/>
    <w:rsid w:val="006C1EEC"/>
    <w:rsid w:val="006C3E68"/>
    <w:rsid w:val="006C41A2"/>
    <w:rsid w:val="006C54A4"/>
    <w:rsid w:val="006C5991"/>
    <w:rsid w:val="006C6759"/>
    <w:rsid w:val="006C7CF2"/>
    <w:rsid w:val="006D045A"/>
    <w:rsid w:val="006D07E5"/>
    <w:rsid w:val="006D10DE"/>
    <w:rsid w:val="006D1231"/>
    <w:rsid w:val="006D24CA"/>
    <w:rsid w:val="006D2C0C"/>
    <w:rsid w:val="006D586B"/>
    <w:rsid w:val="006D69C6"/>
    <w:rsid w:val="006D762A"/>
    <w:rsid w:val="006E0979"/>
    <w:rsid w:val="006E0C78"/>
    <w:rsid w:val="006E50C9"/>
    <w:rsid w:val="006E6BF4"/>
    <w:rsid w:val="006E7B14"/>
    <w:rsid w:val="006F2CE0"/>
    <w:rsid w:val="007001C8"/>
    <w:rsid w:val="007027D0"/>
    <w:rsid w:val="00702D49"/>
    <w:rsid w:val="007033C1"/>
    <w:rsid w:val="00703A22"/>
    <w:rsid w:val="00704E63"/>
    <w:rsid w:val="0070646B"/>
    <w:rsid w:val="007072B8"/>
    <w:rsid w:val="00710FE8"/>
    <w:rsid w:val="0071157A"/>
    <w:rsid w:val="007134D5"/>
    <w:rsid w:val="00713B22"/>
    <w:rsid w:val="007141FB"/>
    <w:rsid w:val="007145FD"/>
    <w:rsid w:val="00714DCC"/>
    <w:rsid w:val="00715EB9"/>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86B"/>
    <w:rsid w:val="00744EEC"/>
    <w:rsid w:val="00750F62"/>
    <w:rsid w:val="00751D28"/>
    <w:rsid w:val="00753075"/>
    <w:rsid w:val="00755538"/>
    <w:rsid w:val="00755EDF"/>
    <w:rsid w:val="007578AD"/>
    <w:rsid w:val="007602AE"/>
    <w:rsid w:val="00760503"/>
    <w:rsid w:val="007627AF"/>
    <w:rsid w:val="00763228"/>
    <w:rsid w:val="007644DE"/>
    <w:rsid w:val="00764A29"/>
    <w:rsid w:val="0076592F"/>
    <w:rsid w:val="00770F30"/>
    <w:rsid w:val="0077340D"/>
    <w:rsid w:val="00773C45"/>
    <w:rsid w:val="0077458B"/>
    <w:rsid w:val="00774A2B"/>
    <w:rsid w:val="00775991"/>
    <w:rsid w:val="00775B54"/>
    <w:rsid w:val="00775E94"/>
    <w:rsid w:val="00776E97"/>
    <w:rsid w:val="00777A9B"/>
    <w:rsid w:val="00777BBC"/>
    <w:rsid w:val="00777DAE"/>
    <w:rsid w:val="00777F66"/>
    <w:rsid w:val="0078021E"/>
    <w:rsid w:val="00780549"/>
    <w:rsid w:val="0078098C"/>
    <w:rsid w:val="0078108A"/>
    <w:rsid w:val="00781B2C"/>
    <w:rsid w:val="007825F4"/>
    <w:rsid w:val="007835CB"/>
    <w:rsid w:val="00783FA8"/>
    <w:rsid w:val="00784117"/>
    <w:rsid w:val="0078602A"/>
    <w:rsid w:val="007860F9"/>
    <w:rsid w:val="00786E66"/>
    <w:rsid w:val="00791181"/>
    <w:rsid w:val="00791352"/>
    <w:rsid w:val="00791693"/>
    <w:rsid w:val="00792D88"/>
    <w:rsid w:val="0079500C"/>
    <w:rsid w:val="00795A7B"/>
    <w:rsid w:val="00797B33"/>
    <w:rsid w:val="00797FC8"/>
    <w:rsid w:val="007A0D82"/>
    <w:rsid w:val="007A6720"/>
    <w:rsid w:val="007A723E"/>
    <w:rsid w:val="007A7573"/>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0CD"/>
    <w:rsid w:val="007D12E6"/>
    <w:rsid w:val="007D1FCE"/>
    <w:rsid w:val="007D25E5"/>
    <w:rsid w:val="007D291D"/>
    <w:rsid w:val="007D5710"/>
    <w:rsid w:val="007D5A92"/>
    <w:rsid w:val="007D72E0"/>
    <w:rsid w:val="007D7B79"/>
    <w:rsid w:val="007E0CEA"/>
    <w:rsid w:val="007E106C"/>
    <w:rsid w:val="007E25F5"/>
    <w:rsid w:val="007E3046"/>
    <w:rsid w:val="007E7820"/>
    <w:rsid w:val="007E791F"/>
    <w:rsid w:val="007F0D22"/>
    <w:rsid w:val="007F0E1E"/>
    <w:rsid w:val="007F1890"/>
    <w:rsid w:val="007F5E10"/>
    <w:rsid w:val="007F62EA"/>
    <w:rsid w:val="007F7C99"/>
    <w:rsid w:val="008004A9"/>
    <w:rsid w:val="00800661"/>
    <w:rsid w:val="0080168B"/>
    <w:rsid w:val="0080184F"/>
    <w:rsid w:val="00801F03"/>
    <w:rsid w:val="00803723"/>
    <w:rsid w:val="008041B2"/>
    <w:rsid w:val="008056C8"/>
    <w:rsid w:val="00805B87"/>
    <w:rsid w:val="00806C5F"/>
    <w:rsid w:val="00807D4E"/>
    <w:rsid w:val="0081359C"/>
    <w:rsid w:val="00813843"/>
    <w:rsid w:val="00814B66"/>
    <w:rsid w:val="00816505"/>
    <w:rsid w:val="008169D9"/>
    <w:rsid w:val="00820B44"/>
    <w:rsid w:val="00820C50"/>
    <w:rsid w:val="00820C8C"/>
    <w:rsid w:val="008215E2"/>
    <w:rsid w:val="00822512"/>
    <w:rsid w:val="00823592"/>
    <w:rsid w:val="008250AE"/>
    <w:rsid w:val="0082598F"/>
    <w:rsid w:val="008269C4"/>
    <w:rsid w:val="0082795C"/>
    <w:rsid w:val="00831126"/>
    <w:rsid w:val="00831582"/>
    <w:rsid w:val="00834153"/>
    <w:rsid w:val="008357E1"/>
    <w:rsid w:val="008358C3"/>
    <w:rsid w:val="00836673"/>
    <w:rsid w:val="00836F63"/>
    <w:rsid w:val="00840386"/>
    <w:rsid w:val="00840F79"/>
    <w:rsid w:val="00841344"/>
    <w:rsid w:val="008419F9"/>
    <w:rsid w:val="00841B85"/>
    <w:rsid w:val="00842083"/>
    <w:rsid w:val="00843E19"/>
    <w:rsid w:val="00844059"/>
    <w:rsid w:val="00844166"/>
    <w:rsid w:val="008448CC"/>
    <w:rsid w:val="008458F7"/>
    <w:rsid w:val="008463AD"/>
    <w:rsid w:val="008464B0"/>
    <w:rsid w:val="0084672E"/>
    <w:rsid w:val="00847492"/>
    <w:rsid w:val="008503CC"/>
    <w:rsid w:val="00850BE7"/>
    <w:rsid w:val="00851F4F"/>
    <w:rsid w:val="0085335E"/>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C39"/>
    <w:rsid w:val="00867DC9"/>
    <w:rsid w:val="00870761"/>
    <w:rsid w:val="00872F2F"/>
    <w:rsid w:val="00873416"/>
    <w:rsid w:val="0087462F"/>
    <w:rsid w:val="0087489E"/>
    <w:rsid w:val="00874A07"/>
    <w:rsid w:val="00876AE5"/>
    <w:rsid w:val="008773E3"/>
    <w:rsid w:val="0087757C"/>
    <w:rsid w:val="008776D2"/>
    <w:rsid w:val="0088139B"/>
    <w:rsid w:val="008825C9"/>
    <w:rsid w:val="00883C72"/>
    <w:rsid w:val="00885164"/>
    <w:rsid w:val="00887860"/>
    <w:rsid w:val="00887E30"/>
    <w:rsid w:val="00890941"/>
    <w:rsid w:val="00890EB9"/>
    <w:rsid w:val="00890FCC"/>
    <w:rsid w:val="008917F2"/>
    <w:rsid w:val="00894A86"/>
    <w:rsid w:val="00895A68"/>
    <w:rsid w:val="00895C43"/>
    <w:rsid w:val="008A0232"/>
    <w:rsid w:val="008A0F99"/>
    <w:rsid w:val="008A5E57"/>
    <w:rsid w:val="008A618D"/>
    <w:rsid w:val="008A6995"/>
    <w:rsid w:val="008A69F1"/>
    <w:rsid w:val="008A6A04"/>
    <w:rsid w:val="008B0F4D"/>
    <w:rsid w:val="008B145B"/>
    <w:rsid w:val="008B382D"/>
    <w:rsid w:val="008C0413"/>
    <w:rsid w:val="008C163F"/>
    <w:rsid w:val="008C2A5D"/>
    <w:rsid w:val="008C3442"/>
    <w:rsid w:val="008C3B33"/>
    <w:rsid w:val="008C46E2"/>
    <w:rsid w:val="008C60E9"/>
    <w:rsid w:val="008C7939"/>
    <w:rsid w:val="008C7F27"/>
    <w:rsid w:val="008D00CF"/>
    <w:rsid w:val="008D1112"/>
    <w:rsid w:val="008D170D"/>
    <w:rsid w:val="008D1BEF"/>
    <w:rsid w:val="008D3F4C"/>
    <w:rsid w:val="008D455D"/>
    <w:rsid w:val="008D4AF6"/>
    <w:rsid w:val="008D6D8B"/>
    <w:rsid w:val="008D77BB"/>
    <w:rsid w:val="008E08F7"/>
    <w:rsid w:val="008E177D"/>
    <w:rsid w:val="008E1BCA"/>
    <w:rsid w:val="008E248F"/>
    <w:rsid w:val="008E2BCB"/>
    <w:rsid w:val="008E3B84"/>
    <w:rsid w:val="008E43F7"/>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B6"/>
    <w:rsid w:val="009140D0"/>
    <w:rsid w:val="00917279"/>
    <w:rsid w:val="00917AFE"/>
    <w:rsid w:val="00920389"/>
    <w:rsid w:val="00920581"/>
    <w:rsid w:val="009229C7"/>
    <w:rsid w:val="00922E39"/>
    <w:rsid w:val="009241CD"/>
    <w:rsid w:val="009268E1"/>
    <w:rsid w:val="0092780E"/>
    <w:rsid w:val="009305A0"/>
    <w:rsid w:val="00930751"/>
    <w:rsid w:val="00930C93"/>
    <w:rsid w:val="00931309"/>
    <w:rsid w:val="0093302B"/>
    <w:rsid w:val="00933368"/>
    <w:rsid w:val="0093463B"/>
    <w:rsid w:val="00934F9C"/>
    <w:rsid w:val="00936088"/>
    <w:rsid w:val="009367DB"/>
    <w:rsid w:val="0093767B"/>
    <w:rsid w:val="00937794"/>
    <w:rsid w:val="00945A15"/>
    <w:rsid w:val="009461CC"/>
    <w:rsid w:val="0094697D"/>
    <w:rsid w:val="00947318"/>
    <w:rsid w:val="00947627"/>
    <w:rsid w:val="00950F0C"/>
    <w:rsid w:val="0095102F"/>
    <w:rsid w:val="00951190"/>
    <w:rsid w:val="0095462C"/>
    <w:rsid w:val="00954DF6"/>
    <w:rsid w:val="00955C2B"/>
    <w:rsid w:val="00956F4B"/>
    <w:rsid w:val="00961524"/>
    <w:rsid w:val="00963A6D"/>
    <w:rsid w:val="009657AB"/>
    <w:rsid w:val="009664D2"/>
    <w:rsid w:val="00971B09"/>
    <w:rsid w:val="00972BAE"/>
    <w:rsid w:val="009744BF"/>
    <w:rsid w:val="00974CD3"/>
    <w:rsid w:val="00975596"/>
    <w:rsid w:val="00977018"/>
    <w:rsid w:val="00983910"/>
    <w:rsid w:val="00983FBB"/>
    <w:rsid w:val="009849B6"/>
    <w:rsid w:val="00985339"/>
    <w:rsid w:val="009853B6"/>
    <w:rsid w:val="009854C4"/>
    <w:rsid w:val="009873A2"/>
    <w:rsid w:val="00987779"/>
    <w:rsid w:val="0099311D"/>
    <w:rsid w:val="009935B1"/>
    <w:rsid w:val="009935C1"/>
    <w:rsid w:val="00994314"/>
    <w:rsid w:val="0099451D"/>
    <w:rsid w:val="00994F21"/>
    <w:rsid w:val="009A019A"/>
    <w:rsid w:val="009A0569"/>
    <w:rsid w:val="009A07BB"/>
    <w:rsid w:val="009A1620"/>
    <w:rsid w:val="009A1FE7"/>
    <w:rsid w:val="009A23C5"/>
    <w:rsid w:val="009A2DBD"/>
    <w:rsid w:val="009A2FBB"/>
    <w:rsid w:val="009A36EE"/>
    <w:rsid w:val="009A4147"/>
    <w:rsid w:val="009A4FBA"/>
    <w:rsid w:val="009A5E57"/>
    <w:rsid w:val="009A62EE"/>
    <w:rsid w:val="009A665C"/>
    <w:rsid w:val="009B034E"/>
    <w:rsid w:val="009B03DE"/>
    <w:rsid w:val="009B03DF"/>
    <w:rsid w:val="009B20B3"/>
    <w:rsid w:val="009B43BB"/>
    <w:rsid w:val="009B710B"/>
    <w:rsid w:val="009B7BDD"/>
    <w:rsid w:val="009C0495"/>
    <w:rsid w:val="009C0727"/>
    <w:rsid w:val="009C1657"/>
    <w:rsid w:val="009C19F0"/>
    <w:rsid w:val="009C5587"/>
    <w:rsid w:val="009C5A3F"/>
    <w:rsid w:val="009C7A70"/>
    <w:rsid w:val="009D13C9"/>
    <w:rsid w:val="009D14BC"/>
    <w:rsid w:val="009D30A1"/>
    <w:rsid w:val="009D37E5"/>
    <w:rsid w:val="009D3818"/>
    <w:rsid w:val="009D38DC"/>
    <w:rsid w:val="009D5EE3"/>
    <w:rsid w:val="009D66BA"/>
    <w:rsid w:val="009D69A4"/>
    <w:rsid w:val="009D70D7"/>
    <w:rsid w:val="009D71B2"/>
    <w:rsid w:val="009E0EA6"/>
    <w:rsid w:val="009E1B8A"/>
    <w:rsid w:val="009E1E8A"/>
    <w:rsid w:val="009E449B"/>
    <w:rsid w:val="009E4AD4"/>
    <w:rsid w:val="009E5F31"/>
    <w:rsid w:val="009E651C"/>
    <w:rsid w:val="009E6A49"/>
    <w:rsid w:val="009E7DBD"/>
    <w:rsid w:val="009E7F1E"/>
    <w:rsid w:val="009F02A9"/>
    <w:rsid w:val="009F152E"/>
    <w:rsid w:val="009F1B68"/>
    <w:rsid w:val="009F1BC9"/>
    <w:rsid w:val="009F1C56"/>
    <w:rsid w:val="009F3160"/>
    <w:rsid w:val="009F3D03"/>
    <w:rsid w:val="009F4900"/>
    <w:rsid w:val="009F4E87"/>
    <w:rsid w:val="009F5D81"/>
    <w:rsid w:val="009F71C4"/>
    <w:rsid w:val="00A0110C"/>
    <w:rsid w:val="00A011D8"/>
    <w:rsid w:val="00A015A2"/>
    <w:rsid w:val="00A03435"/>
    <w:rsid w:val="00A036D8"/>
    <w:rsid w:val="00A104CA"/>
    <w:rsid w:val="00A107F0"/>
    <w:rsid w:val="00A1185D"/>
    <w:rsid w:val="00A12436"/>
    <w:rsid w:val="00A13286"/>
    <w:rsid w:val="00A1405E"/>
    <w:rsid w:val="00A14DF3"/>
    <w:rsid w:val="00A15026"/>
    <w:rsid w:val="00A157D0"/>
    <w:rsid w:val="00A158F0"/>
    <w:rsid w:val="00A15E51"/>
    <w:rsid w:val="00A16F53"/>
    <w:rsid w:val="00A21DE1"/>
    <w:rsid w:val="00A23389"/>
    <w:rsid w:val="00A23A97"/>
    <w:rsid w:val="00A24E4C"/>
    <w:rsid w:val="00A252C0"/>
    <w:rsid w:val="00A25815"/>
    <w:rsid w:val="00A2634D"/>
    <w:rsid w:val="00A275EF"/>
    <w:rsid w:val="00A2789E"/>
    <w:rsid w:val="00A3036D"/>
    <w:rsid w:val="00A31169"/>
    <w:rsid w:val="00A31BCD"/>
    <w:rsid w:val="00A32693"/>
    <w:rsid w:val="00A326CB"/>
    <w:rsid w:val="00A32767"/>
    <w:rsid w:val="00A34751"/>
    <w:rsid w:val="00A35544"/>
    <w:rsid w:val="00A35C04"/>
    <w:rsid w:val="00A3788E"/>
    <w:rsid w:val="00A37EB2"/>
    <w:rsid w:val="00A4100C"/>
    <w:rsid w:val="00A413BB"/>
    <w:rsid w:val="00A41F00"/>
    <w:rsid w:val="00A41FD3"/>
    <w:rsid w:val="00A42368"/>
    <w:rsid w:val="00A4320B"/>
    <w:rsid w:val="00A4354B"/>
    <w:rsid w:val="00A44F9F"/>
    <w:rsid w:val="00A45DD8"/>
    <w:rsid w:val="00A50E5E"/>
    <w:rsid w:val="00A5255F"/>
    <w:rsid w:val="00A5364F"/>
    <w:rsid w:val="00A546BB"/>
    <w:rsid w:val="00A550FF"/>
    <w:rsid w:val="00A560C6"/>
    <w:rsid w:val="00A566E3"/>
    <w:rsid w:val="00A56E39"/>
    <w:rsid w:val="00A57573"/>
    <w:rsid w:val="00A616E3"/>
    <w:rsid w:val="00A6428B"/>
    <w:rsid w:val="00A64E33"/>
    <w:rsid w:val="00A64E87"/>
    <w:rsid w:val="00A64FAD"/>
    <w:rsid w:val="00A6590A"/>
    <w:rsid w:val="00A6636A"/>
    <w:rsid w:val="00A66CB6"/>
    <w:rsid w:val="00A7008F"/>
    <w:rsid w:val="00A701AF"/>
    <w:rsid w:val="00A701CF"/>
    <w:rsid w:val="00A70460"/>
    <w:rsid w:val="00A7072B"/>
    <w:rsid w:val="00A70956"/>
    <w:rsid w:val="00A71EA9"/>
    <w:rsid w:val="00A74046"/>
    <w:rsid w:val="00A74C22"/>
    <w:rsid w:val="00A75223"/>
    <w:rsid w:val="00A756C4"/>
    <w:rsid w:val="00A775D5"/>
    <w:rsid w:val="00A80271"/>
    <w:rsid w:val="00A80E5A"/>
    <w:rsid w:val="00A8132F"/>
    <w:rsid w:val="00A814D0"/>
    <w:rsid w:val="00A81B15"/>
    <w:rsid w:val="00A829DD"/>
    <w:rsid w:val="00A8405D"/>
    <w:rsid w:val="00A84577"/>
    <w:rsid w:val="00A85DBC"/>
    <w:rsid w:val="00A86D58"/>
    <w:rsid w:val="00A911E9"/>
    <w:rsid w:val="00A913D1"/>
    <w:rsid w:val="00A9250F"/>
    <w:rsid w:val="00A92763"/>
    <w:rsid w:val="00A93808"/>
    <w:rsid w:val="00A93C1A"/>
    <w:rsid w:val="00A94A47"/>
    <w:rsid w:val="00A95D35"/>
    <w:rsid w:val="00A961CC"/>
    <w:rsid w:val="00A97083"/>
    <w:rsid w:val="00A97741"/>
    <w:rsid w:val="00AA0AB4"/>
    <w:rsid w:val="00AA127E"/>
    <w:rsid w:val="00AA268B"/>
    <w:rsid w:val="00AA4F2D"/>
    <w:rsid w:val="00AA596D"/>
    <w:rsid w:val="00AA63BB"/>
    <w:rsid w:val="00AA6A71"/>
    <w:rsid w:val="00AA7A65"/>
    <w:rsid w:val="00AB04AF"/>
    <w:rsid w:val="00AB297C"/>
    <w:rsid w:val="00AB2C98"/>
    <w:rsid w:val="00AB3AAC"/>
    <w:rsid w:val="00AB5817"/>
    <w:rsid w:val="00AB6E69"/>
    <w:rsid w:val="00AB71FD"/>
    <w:rsid w:val="00AB7939"/>
    <w:rsid w:val="00AC0A0F"/>
    <w:rsid w:val="00AC0B1D"/>
    <w:rsid w:val="00AC0C8B"/>
    <w:rsid w:val="00AC1DE0"/>
    <w:rsid w:val="00AC28FF"/>
    <w:rsid w:val="00AC2BAF"/>
    <w:rsid w:val="00AC3888"/>
    <w:rsid w:val="00AC5074"/>
    <w:rsid w:val="00AC66AC"/>
    <w:rsid w:val="00AC70B9"/>
    <w:rsid w:val="00AD09B9"/>
    <w:rsid w:val="00AD0BE7"/>
    <w:rsid w:val="00AD21FD"/>
    <w:rsid w:val="00AD3800"/>
    <w:rsid w:val="00AD4C68"/>
    <w:rsid w:val="00AD69D8"/>
    <w:rsid w:val="00AD6E87"/>
    <w:rsid w:val="00AD7469"/>
    <w:rsid w:val="00AE2ADB"/>
    <w:rsid w:val="00AE3123"/>
    <w:rsid w:val="00AE5070"/>
    <w:rsid w:val="00AE5297"/>
    <w:rsid w:val="00AE578C"/>
    <w:rsid w:val="00AE5981"/>
    <w:rsid w:val="00AE7075"/>
    <w:rsid w:val="00AE78E1"/>
    <w:rsid w:val="00AF15BD"/>
    <w:rsid w:val="00AF165D"/>
    <w:rsid w:val="00AF2915"/>
    <w:rsid w:val="00AF2EAD"/>
    <w:rsid w:val="00AF342F"/>
    <w:rsid w:val="00AF5046"/>
    <w:rsid w:val="00AF574E"/>
    <w:rsid w:val="00AF6E62"/>
    <w:rsid w:val="00AF7262"/>
    <w:rsid w:val="00AF79F1"/>
    <w:rsid w:val="00B00A58"/>
    <w:rsid w:val="00B00D97"/>
    <w:rsid w:val="00B03C69"/>
    <w:rsid w:val="00B0432E"/>
    <w:rsid w:val="00B04867"/>
    <w:rsid w:val="00B05A6F"/>
    <w:rsid w:val="00B0654F"/>
    <w:rsid w:val="00B06B6F"/>
    <w:rsid w:val="00B06E40"/>
    <w:rsid w:val="00B07C44"/>
    <w:rsid w:val="00B07FAB"/>
    <w:rsid w:val="00B10186"/>
    <w:rsid w:val="00B101D3"/>
    <w:rsid w:val="00B108C0"/>
    <w:rsid w:val="00B122E6"/>
    <w:rsid w:val="00B1405F"/>
    <w:rsid w:val="00B16F26"/>
    <w:rsid w:val="00B1773B"/>
    <w:rsid w:val="00B177E5"/>
    <w:rsid w:val="00B17DAA"/>
    <w:rsid w:val="00B20319"/>
    <w:rsid w:val="00B20BCD"/>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B6F"/>
    <w:rsid w:val="00B34E41"/>
    <w:rsid w:val="00B363DD"/>
    <w:rsid w:val="00B36628"/>
    <w:rsid w:val="00B379D8"/>
    <w:rsid w:val="00B414B9"/>
    <w:rsid w:val="00B41AF8"/>
    <w:rsid w:val="00B42727"/>
    <w:rsid w:val="00B42F15"/>
    <w:rsid w:val="00B43442"/>
    <w:rsid w:val="00B435DF"/>
    <w:rsid w:val="00B45B1D"/>
    <w:rsid w:val="00B47798"/>
    <w:rsid w:val="00B47BE5"/>
    <w:rsid w:val="00B50BAA"/>
    <w:rsid w:val="00B51542"/>
    <w:rsid w:val="00B52B4B"/>
    <w:rsid w:val="00B531C5"/>
    <w:rsid w:val="00B5499D"/>
    <w:rsid w:val="00B54D3C"/>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258"/>
    <w:rsid w:val="00B76818"/>
    <w:rsid w:val="00B76D86"/>
    <w:rsid w:val="00B801EB"/>
    <w:rsid w:val="00B80374"/>
    <w:rsid w:val="00B809A2"/>
    <w:rsid w:val="00B80F90"/>
    <w:rsid w:val="00B8139B"/>
    <w:rsid w:val="00B82065"/>
    <w:rsid w:val="00B8288D"/>
    <w:rsid w:val="00B82B41"/>
    <w:rsid w:val="00B82D4A"/>
    <w:rsid w:val="00B83DC5"/>
    <w:rsid w:val="00B8446C"/>
    <w:rsid w:val="00B85AAD"/>
    <w:rsid w:val="00B85EF6"/>
    <w:rsid w:val="00B86F4A"/>
    <w:rsid w:val="00B87903"/>
    <w:rsid w:val="00B87B6C"/>
    <w:rsid w:val="00B910FF"/>
    <w:rsid w:val="00B91168"/>
    <w:rsid w:val="00B91AEC"/>
    <w:rsid w:val="00B92E74"/>
    <w:rsid w:val="00B94E85"/>
    <w:rsid w:val="00B95577"/>
    <w:rsid w:val="00B96889"/>
    <w:rsid w:val="00B96897"/>
    <w:rsid w:val="00BA0263"/>
    <w:rsid w:val="00BA0737"/>
    <w:rsid w:val="00BA226E"/>
    <w:rsid w:val="00BA2420"/>
    <w:rsid w:val="00BA34AB"/>
    <w:rsid w:val="00BA39EF"/>
    <w:rsid w:val="00BA41ED"/>
    <w:rsid w:val="00BA6097"/>
    <w:rsid w:val="00BA6A63"/>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0E94"/>
    <w:rsid w:val="00BD2608"/>
    <w:rsid w:val="00BD2DC3"/>
    <w:rsid w:val="00BD3BA2"/>
    <w:rsid w:val="00BD3E1D"/>
    <w:rsid w:val="00BD450A"/>
    <w:rsid w:val="00BD5503"/>
    <w:rsid w:val="00BD564D"/>
    <w:rsid w:val="00BD6500"/>
    <w:rsid w:val="00BD6697"/>
    <w:rsid w:val="00BD67BA"/>
    <w:rsid w:val="00BD6F7A"/>
    <w:rsid w:val="00BD78A8"/>
    <w:rsid w:val="00BD791E"/>
    <w:rsid w:val="00BE0DCE"/>
    <w:rsid w:val="00BE1360"/>
    <w:rsid w:val="00BE2152"/>
    <w:rsid w:val="00BE2338"/>
    <w:rsid w:val="00BE35F3"/>
    <w:rsid w:val="00BE3E91"/>
    <w:rsid w:val="00BE42B7"/>
    <w:rsid w:val="00BE6B33"/>
    <w:rsid w:val="00BE7935"/>
    <w:rsid w:val="00BE7DB4"/>
    <w:rsid w:val="00BF0158"/>
    <w:rsid w:val="00BF092F"/>
    <w:rsid w:val="00BF1F30"/>
    <w:rsid w:val="00BF2CD7"/>
    <w:rsid w:val="00BF3D0C"/>
    <w:rsid w:val="00BF4F2C"/>
    <w:rsid w:val="00BF5D84"/>
    <w:rsid w:val="00BF61CA"/>
    <w:rsid w:val="00BF6F01"/>
    <w:rsid w:val="00C005C9"/>
    <w:rsid w:val="00C02377"/>
    <w:rsid w:val="00C02E33"/>
    <w:rsid w:val="00C060BB"/>
    <w:rsid w:val="00C06FC1"/>
    <w:rsid w:val="00C07628"/>
    <w:rsid w:val="00C120DC"/>
    <w:rsid w:val="00C130F8"/>
    <w:rsid w:val="00C13326"/>
    <w:rsid w:val="00C1521F"/>
    <w:rsid w:val="00C15A6B"/>
    <w:rsid w:val="00C1603E"/>
    <w:rsid w:val="00C16577"/>
    <w:rsid w:val="00C16B48"/>
    <w:rsid w:val="00C20175"/>
    <w:rsid w:val="00C22E78"/>
    <w:rsid w:val="00C2366B"/>
    <w:rsid w:val="00C23A7B"/>
    <w:rsid w:val="00C23D30"/>
    <w:rsid w:val="00C242ED"/>
    <w:rsid w:val="00C2551A"/>
    <w:rsid w:val="00C26668"/>
    <w:rsid w:val="00C27716"/>
    <w:rsid w:val="00C30821"/>
    <w:rsid w:val="00C31006"/>
    <w:rsid w:val="00C31471"/>
    <w:rsid w:val="00C3169A"/>
    <w:rsid w:val="00C32236"/>
    <w:rsid w:val="00C3228C"/>
    <w:rsid w:val="00C3230E"/>
    <w:rsid w:val="00C3260F"/>
    <w:rsid w:val="00C32CA3"/>
    <w:rsid w:val="00C32ECE"/>
    <w:rsid w:val="00C337FD"/>
    <w:rsid w:val="00C3452E"/>
    <w:rsid w:val="00C359F8"/>
    <w:rsid w:val="00C367EE"/>
    <w:rsid w:val="00C37CD2"/>
    <w:rsid w:val="00C4082C"/>
    <w:rsid w:val="00C41018"/>
    <w:rsid w:val="00C416E5"/>
    <w:rsid w:val="00C421A0"/>
    <w:rsid w:val="00C434AB"/>
    <w:rsid w:val="00C4350E"/>
    <w:rsid w:val="00C458C4"/>
    <w:rsid w:val="00C47FB1"/>
    <w:rsid w:val="00C50074"/>
    <w:rsid w:val="00C51A50"/>
    <w:rsid w:val="00C52BDA"/>
    <w:rsid w:val="00C54D5F"/>
    <w:rsid w:val="00C559F4"/>
    <w:rsid w:val="00C55A94"/>
    <w:rsid w:val="00C6056A"/>
    <w:rsid w:val="00C628DF"/>
    <w:rsid w:val="00C62BE9"/>
    <w:rsid w:val="00C66897"/>
    <w:rsid w:val="00C7113C"/>
    <w:rsid w:val="00C7137E"/>
    <w:rsid w:val="00C71497"/>
    <w:rsid w:val="00C7254C"/>
    <w:rsid w:val="00C732C8"/>
    <w:rsid w:val="00C73AFE"/>
    <w:rsid w:val="00C76AC8"/>
    <w:rsid w:val="00C773D8"/>
    <w:rsid w:val="00C81936"/>
    <w:rsid w:val="00C81DF2"/>
    <w:rsid w:val="00C81E2C"/>
    <w:rsid w:val="00C81EB6"/>
    <w:rsid w:val="00C81F3B"/>
    <w:rsid w:val="00C82363"/>
    <w:rsid w:val="00C82686"/>
    <w:rsid w:val="00C83C97"/>
    <w:rsid w:val="00C84722"/>
    <w:rsid w:val="00C84801"/>
    <w:rsid w:val="00C8492D"/>
    <w:rsid w:val="00C857C6"/>
    <w:rsid w:val="00C8645B"/>
    <w:rsid w:val="00C92E43"/>
    <w:rsid w:val="00C9360C"/>
    <w:rsid w:val="00C942F0"/>
    <w:rsid w:val="00C9464E"/>
    <w:rsid w:val="00C94704"/>
    <w:rsid w:val="00C96BA3"/>
    <w:rsid w:val="00C973E3"/>
    <w:rsid w:val="00CA1039"/>
    <w:rsid w:val="00CA4F52"/>
    <w:rsid w:val="00CA5E21"/>
    <w:rsid w:val="00CB044C"/>
    <w:rsid w:val="00CB0504"/>
    <w:rsid w:val="00CB4372"/>
    <w:rsid w:val="00CB5959"/>
    <w:rsid w:val="00CB5A7C"/>
    <w:rsid w:val="00CB7817"/>
    <w:rsid w:val="00CC05FC"/>
    <w:rsid w:val="00CC34AB"/>
    <w:rsid w:val="00CC36DF"/>
    <w:rsid w:val="00CC426C"/>
    <w:rsid w:val="00CC4DE1"/>
    <w:rsid w:val="00CC6210"/>
    <w:rsid w:val="00CC6242"/>
    <w:rsid w:val="00CC6DBA"/>
    <w:rsid w:val="00CD010B"/>
    <w:rsid w:val="00CD0796"/>
    <w:rsid w:val="00CD0F35"/>
    <w:rsid w:val="00CD1C91"/>
    <w:rsid w:val="00CD230D"/>
    <w:rsid w:val="00CD26E8"/>
    <w:rsid w:val="00CD2E36"/>
    <w:rsid w:val="00CD33AC"/>
    <w:rsid w:val="00CD4CC2"/>
    <w:rsid w:val="00CD55F2"/>
    <w:rsid w:val="00CD5B44"/>
    <w:rsid w:val="00CD6646"/>
    <w:rsid w:val="00CD7889"/>
    <w:rsid w:val="00CE05F2"/>
    <w:rsid w:val="00CE09A3"/>
    <w:rsid w:val="00CE26CD"/>
    <w:rsid w:val="00CE30A4"/>
    <w:rsid w:val="00CE3C2C"/>
    <w:rsid w:val="00CE3F09"/>
    <w:rsid w:val="00CE4360"/>
    <w:rsid w:val="00CE4C83"/>
    <w:rsid w:val="00CE5E6A"/>
    <w:rsid w:val="00CE7B9B"/>
    <w:rsid w:val="00CF2F4F"/>
    <w:rsid w:val="00CF35F4"/>
    <w:rsid w:val="00CF59D6"/>
    <w:rsid w:val="00CF675E"/>
    <w:rsid w:val="00CF68F9"/>
    <w:rsid w:val="00CF74E1"/>
    <w:rsid w:val="00CF79C9"/>
    <w:rsid w:val="00D00495"/>
    <w:rsid w:val="00D0197A"/>
    <w:rsid w:val="00D0384B"/>
    <w:rsid w:val="00D03A2B"/>
    <w:rsid w:val="00D05D62"/>
    <w:rsid w:val="00D05D8B"/>
    <w:rsid w:val="00D06FEA"/>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BC2"/>
    <w:rsid w:val="00D26DD0"/>
    <w:rsid w:val="00D27607"/>
    <w:rsid w:val="00D279F4"/>
    <w:rsid w:val="00D27A4E"/>
    <w:rsid w:val="00D31C83"/>
    <w:rsid w:val="00D32160"/>
    <w:rsid w:val="00D3465B"/>
    <w:rsid w:val="00D34DEE"/>
    <w:rsid w:val="00D350C8"/>
    <w:rsid w:val="00D359AE"/>
    <w:rsid w:val="00D3681D"/>
    <w:rsid w:val="00D37100"/>
    <w:rsid w:val="00D408C5"/>
    <w:rsid w:val="00D40FFA"/>
    <w:rsid w:val="00D41014"/>
    <w:rsid w:val="00D41EC0"/>
    <w:rsid w:val="00D4252C"/>
    <w:rsid w:val="00D4313E"/>
    <w:rsid w:val="00D43C41"/>
    <w:rsid w:val="00D449ED"/>
    <w:rsid w:val="00D44B8C"/>
    <w:rsid w:val="00D45B09"/>
    <w:rsid w:val="00D45FD5"/>
    <w:rsid w:val="00D46AF6"/>
    <w:rsid w:val="00D5065F"/>
    <w:rsid w:val="00D51C69"/>
    <w:rsid w:val="00D520E4"/>
    <w:rsid w:val="00D52A8E"/>
    <w:rsid w:val="00D5467A"/>
    <w:rsid w:val="00D554E3"/>
    <w:rsid w:val="00D55E22"/>
    <w:rsid w:val="00D56192"/>
    <w:rsid w:val="00D56306"/>
    <w:rsid w:val="00D57124"/>
    <w:rsid w:val="00D57DFA"/>
    <w:rsid w:val="00D60F93"/>
    <w:rsid w:val="00D6115D"/>
    <w:rsid w:val="00D6258D"/>
    <w:rsid w:val="00D63BB8"/>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2246"/>
    <w:rsid w:val="00D836CA"/>
    <w:rsid w:val="00D85C16"/>
    <w:rsid w:val="00D86E5A"/>
    <w:rsid w:val="00D86FDF"/>
    <w:rsid w:val="00D86FF5"/>
    <w:rsid w:val="00D87D69"/>
    <w:rsid w:val="00D87E1D"/>
    <w:rsid w:val="00D87FEA"/>
    <w:rsid w:val="00D907EF"/>
    <w:rsid w:val="00D938D4"/>
    <w:rsid w:val="00D9503D"/>
    <w:rsid w:val="00D95924"/>
    <w:rsid w:val="00D96227"/>
    <w:rsid w:val="00D966E3"/>
    <w:rsid w:val="00D9785E"/>
    <w:rsid w:val="00D979D7"/>
    <w:rsid w:val="00D97A63"/>
    <w:rsid w:val="00D97DA3"/>
    <w:rsid w:val="00DA18D7"/>
    <w:rsid w:val="00DA1D01"/>
    <w:rsid w:val="00DA4396"/>
    <w:rsid w:val="00DA4AFE"/>
    <w:rsid w:val="00DA51CB"/>
    <w:rsid w:val="00DA59AC"/>
    <w:rsid w:val="00DA6B4A"/>
    <w:rsid w:val="00DA7D98"/>
    <w:rsid w:val="00DB0F0F"/>
    <w:rsid w:val="00DB24A2"/>
    <w:rsid w:val="00DB44E1"/>
    <w:rsid w:val="00DB5941"/>
    <w:rsid w:val="00DB5CE2"/>
    <w:rsid w:val="00DB662D"/>
    <w:rsid w:val="00DC03E8"/>
    <w:rsid w:val="00DC1A15"/>
    <w:rsid w:val="00DC1D7B"/>
    <w:rsid w:val="00DC30F5"/>
    <w:rsid w:val="00DC3DC3"/>
    <w:rsid w:val="00DC45CB"/>
    <w:rsid w:val="00DC60A2"/>
    <w:rsid w:val="00DC71A1"/>
    <w:rsid w:val="00DC74A5"/>
    <w:rsid w:val="00DD0437"/>
    <w:rsid w:val="00DD0C2C"/>
    <w:rsid w:val="00DD0EA7"/>
    <w:rsid w:val="00DD1AA4"/>
    <w:rsid w:val="00DD1FF2"/>
    <w:rsid w:val="00DD230C"/>
    <w:rsid w:val="00DD27E0"/>
    <w:rsid w:val="00DD2BD0"/>
    <w:rsid w:val="00DD413F"/>
    <w:rsid w:val="00DD5CBB"/>
    <w:rsid w:val="00DD5DC5"/>
    <w:rsid w:val="00DD658F"/>
    <w:rsid w:val="00DD69DC"/>
    <w:rsid w:val="00DD6C37"/>
    <w:rsid w:val="00DD78A4"/>
    <w:rsid w:val="00DE01FC"/>
    <w:rsid w:val="00DE0E92"/>
    <w:rsid w:val="00DE39CC"/>
    <w:rsid w:val="00DE46DA"/>
    <w:rsid w:val="00DE5CC0"/>
    <w:rsid w:val="00DE6765"/>
    <w:rsid w:val="00DE6E75"/>
    <w:rsid w:val="00DE7654"/>
    <w:rsid w:val="00DE7FD6"/>
    <w:rsid w:val="00DF053E"/>
    <w:rsid w:val="00DF101A"/>
    <w:rsid w:val="00DF1585"/>
    <w:rsid w:val="00DF29E9"/>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17FB8"/>
    <w:rsid w:val="00E20A84"/>
    <w:rsid w:val="00E21771"/>
    <w:rsid w:val="00E21821"/>
    <w:rsid w:val="00E21991"/>
    <w:rsid w:val="00E22389"/>
    <w:rsid w:val="00E22AB6"/>
    <w:rsid w:val="00E22FB8"/>
    <w:rsid w:val="00E230D0"/>
    <w:rsid w:val="00E24BB7"/>
    <w:rsid w:val="00E27313"/>
    <w:rsid w:val="00E32650"/>
    <w:rsid w:val="00E337FC"/>
    <w:rsid w:val="00E33CF3"/>
    <w:rsid w:val="00E345FB"/>
    <w:rsid w:val="00E34B26"/>
    <w:rsid w:val="00E34D20"/>
    <w:rsid w:val="00E35051"/>
    <w:rsid w:val="00E35097"/>
    <w:rsid w:val="00E37664"/>
    <w:rsid w:val="00E3771A"/>
    <w:rsid w:val="00E4089B"/>
    <w:rsid w:val="00E43410"/>
    <w:rsid w:val="00E43A77"/>
    <w:rsid w:val="00E45F4B"/>
    <w:rsid w:val="00E46642"/>
    <w:rsid w:val="00E47756"/>
    <w:rsid w:val="00E47A02"/>
    <w:rsid w:val="00E501CB"/>
    <w:rsid w:val="00E50C66"/>
    <w:rsid w:val="00E50C6A"/>
    <w:rsid w:val="00E51485"/>
    <w:rsid w:val="00E52082"/>
    <w:rsid w:val="00E53E16"/>
    <w:rsid w:val="00E55944"/>
    <w:rsid w:val="00E55ABC"/>
    <w:rsid w:val="00E55BDB"/>
    <w:rsid w:val="00E56113"/>
    <w:rsid w:val="00E56162"/>
    <w:rsid w:val="00E56639"/>
    <w:rsid w:val="00E574D4"/>
    <w:rsid w:val="00E57B74"/>
    <w:rsid w:val="00E60DBB"/>
    <w:rsid w:val="00E61A44"/>
    <w:rsid w:val="00E61A9E"/>
    <w:rsid w:val="00E61FCF"/>
    <w:rsid w:val="00E620F3"/>
    <w:rsid w:val="00E62E6E"/>
    <w:rsid w:val="00E62F29"/>
    <w:rsid w:val="00E638F7"/>
    <w:rsid w:val="00E653A2"/>
    <w:rsid w:val="00E667B5"/>
    <w:rsid w:val="00E70AA1"/>
    <w:rsid w:val="00E717A5"/>
    <w:rsid w:val="00E71DFF"/>
    <w:rsid w:val="00E7357D"/>
    <w:rsid w:val="00E74D03"/>
    <w:rsid w:val="00E75102"/>
    <w:rsid w:val="00E7586C"/>
    <w:rsid w:val="00E75DE6"/>
    <w:rsid w:val="00E8030D"/>
    <w:rsid w:val="00E822BA"/>
    <w:rsid w:val="00E82A17"/>
    <w:rsid w:val="00E82BBB"/>
    <w:rsid w:val="00E832A8"/>
    <w:rsid w:val="00E83583"/>
    <w:rsid w:val="00E84D50"/>
    <w:rsid w:val="00E84F50"/>
    <w:rsid w:val="00E85CA8"/>
    <w:rsid w:val="00E861EC"/>
    <w:rsid w:val="00E8629F"/>
    <w:rsid w:val="00E86442"/>
    <w:rsid w:val="00E868CC"/>
    <w:rsid w:val="00E870B6"/>
    <w:rsid w:val="00E87634"/>
    <w:rsid w:val="00E920D8"/>
    <w:rsid w:val="00E92846"/>
    <w:rsid w:val="00E92ABD"/>
    <w:rsid w:val="00E93697"/>
    <w:rsid w:val="00E95081"/>
    <w:rsid w:val="00E956BF"/>
    <w:rsid w:val="00E972D8"/>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0C62"/>
    <w:rsid w:val="00EC14A9"/>
    <w:rsid w:val="00EC23D7"/>
    <w:rsid w:val="00EC256A"/>
    <w:rsid w:val="00EC29BD"/>
    <w:rsid w:val="00EC2E2F"/>
    <w:rsid w:val="00EC565F"/>
    <w:rsid w:val="00EC6CF4"/>
    <w:rsid w:val="00ED066D"/>
    <w:rsid w:val="00ED42D8"/>
    <w:rsid w:val="00ED547A"/>
    <w:rsid w:val="00ED5501"/>
    <w:rsid w:val="00EE0083"/>
    <w:rsid w:val="00EE024D"/>
    <w:rsid w:val="00EE0724"/>
    <w:rsid w:val="00EE084A"/>
    <w:rsid w:val="00EE0AE2"/>
    <w:rsid w:val="00EE15C1"/>
    <w:rsid w:val="00EE2BDD"/>
    <w:rsid w:val="00EE3E05"/>
    <w:rsid w:val="00EE4F89"/>
    <w:rsid w:val="00EE52D8"/>
    <w:rsid w:val="00EE52FC"/>
    <w:rsid w:val="00EE56F6"/>
    <w:rsid w:val="00EE5B78"/>
    <w:rsid w:val="00EE6E95"/>
    <w:rsid w:val="00EE78ED"/>
    <w:rsid w:val="00EF2C06"/>
    <w:rsid w:val="00EF5DA7"/>
    <w:rsid w:val="00EF69DC"/>
    <w:rsid w:val="00F001FA"/>
    <w:rsid w:val="00F021D9"/>
    <w:rsid w:val="00F02B54"/>
    <w:rsid w:val="00F02C8A"/>
    <w:rsid w:val="00F035EB"/>
    <w:rsid w:val="00F036E1"/>
    <w:rsid w:val="00F04044"/>
    <w:rsid w:val="00F05D0B"/>
    <w:rsid w:val="00F05F19"/>
    <w:rsid w:val="00F06C88"/>
    <w:rsid w:val="00F06FAA"/>
    <w:rsid w:val="00F072D8"/>
    <w:rsid w:val="00F07452"/>
    <w:rsid w:val="00F100F8"/>
    <w:rsid w:val="00F10DF7"/>
    <w:rsid w:val="00F113A3"/>
    <w:rsid w:val="00F11FEF"/>
    <w:rsid w:val="00F129F3"/>
    <w:rsid w:val="00F1477C"/>
    <w:rsid w:val="00F14DCA"/>
    <w:rsid w:val="00F150E6"/>
    <w:rsid w:val="00F155D7"/>
    <w:rsid w:val="00F15877"/>
    <w:rsid w:val="00F1799A"/>
    <w:rsid w:val="00F20101"/>
    <w:rsid w:val="00F20A0A"/>
    <w:rsid w:val="00F2111F"/>
    <w:rsid w:val="00F21549"/>
    <w:rsid w:val="00F21FC3"/>
    <w:rsid w:val="00F22C60"/>
    <w:rsid w:val="00F23838"/>
    <w:rsid w:val="00F23885"/>
    <w:rsid w:val="00F23F01"/>
    <w:rsid w:val="00F247BA"/>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656"/>
    <w:rsid w:val="00F53BEB"/>
    <w:rsid w:val="00F53DB1"/>
    <w:rsid w:val="00F547BB"/>
    <w:rsid w:val="00F5629A"/>
    <w:rsid w:val="00F57369"/>
    <w:rsid w:val="00F60EF8"/>
    <w:rsid w:val="00F61215"/>
    <w:rsid w:val="00F62A6B"/>
    <w:rsid w:val="00F63976"/>
    <w:rsid w:val="00F63F64"/>
    <w:rsid w:val="00F641AE"/>
    <w:rsid w:val="00F64AFB"/>
    <w:rsid w:val="00F64B3E"/>
    <w:rsid w:val="00F65259"/>
    <w:rsid w:val="00F6634D"/>
    <w:rsid w:val="00F67903"/>
    <w:rsid w:val="00F70223"/>
    <w:rsid w:val="00F71E21"/>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3ACC"/>
    <w:rsid w:val="00F84364"/>
    <w:rsid w:val="00F84BEB"/>
    <w:rsid w:val="00F85C9E"/>
    <w:rsid w:val="00F87C10"/>
    <w:rsid w:val="00F902C3"/>
    <w:rsid w:val="00F90D35"/>
    <w:rsid w:val="00F9137A"/>
    <w:rsid w:val="00F917B9"/>
    <w:rsid w:val="00F91EE9"/>
    <w:rsid w:val="00F9264C"/>
    <w:rsid w:val="00F927F8"/>
    <w:rsid w:val="00F92E89"/>
    <w:rsid w:val="00F93DC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7A"/>
    <w:rsid w:val="00FB2299"/>
    <w:rsid w:val="00FB273E"/>
    <w:rsid w:val="00FB280A"/>
    <w:rsid w:val="00FB324F"/>
    <w:rsid w:val="00FB42DC"/>
    <w:rsid w:val="00FB4F8F"/>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5A86"/>
    <w:rsid w:val="00FD63E5"/>
    <w:rsid w:val="00FD769A"/>
    <w:rsid w:val="00FE1786"/>
    <w:rsid w:val="00FE17ED"/>
    <w:rsid w:val="00FE206F"/>
    <w:rsid w:val="00FE30D7"/>
    <w:rsid w:val="00FE3C4C"/>
    <w:rsid w:val="00FE5043"/>
    <w:rsid w:val="00FE709C"/>
    <w:rsid w:val="00FE734B"/>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6713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paragraph" w:customStyle="1" w:styleId="Comments">
    <w:name w:val="Comments"/>
    <w:basedOn w:val="Normal"/>
    <w:link w:val="CommentsChar"/>
    <w:qFormat/>
    <w:rsid w:val="00DC03E8"/>
    <w:pPr>
      <w:spacing w:before="40" w:after="0"/>
    </w:pPr>
    <w:rPr>
      <w:rFonts w:ascii="Arial" w:eastAsia="MS Mincho" w:hAnsi="Arial"/>
      <w:i/>
      <w:sz w:val="18"/>
      <w:szCs w:val="24"/>
      <w:lang w:eastAsia="en-GB"/>
    </w:rPr>
  </w:style>
  <w:style w:type="character" w:customStyle="1" w:styleId="CommentsChar">
    <w:name w:val="Comments Char"/>
    <w:link w:val="Comments"/>
    <w:rsid w:val="00DC03E8"/>
    <w:rPr>
      <w:rFonts w:ascii="Arial" w:eastAsia="MS Mincho" w:hAnsi="Arial"/>
      <w:i/>
      <w:sz w:val="18"/>
      <w:szCs w:val="24"/>
      <w:lang w:val="en-GB" w:eastAsia="en-GB"/>
    </w:rPr>
  </w:style>
  <w:style w:type="paragraph" w:styleId="Revision">
    <w:name w:val="Revision"/>
    <w:hidden/>
    <w:uiPriority w:val="99"/>
    <w:semiHidden/>
    <w:rsid w:val="005566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949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937026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32">
          <w:marLeft w:val="1800"/>
          <w:marRight w:val="0"/>
          <w:marTop w:val="96"/>
          <w:marBottom w:val="0"/>
          <w:divBdr>
            <w:top w:val="none" w:sz="0" w:space="0" w:color="auto"/>
            <w:left w:val="none" w:sz="0" w:space="0" w:color="auto"/>
            <w:bottom w:val="none" w:sz="0" w:space="0" w:color="auto"/>
            <w:right w:val="none" w:sz="0" w:space="0" w:color="auto"/>
          </w:divBdr>
        </w:div>
        <w:div w:id="57439197">
          <w:marLeft w:val="1800"/>
          <w:marRight w:val="0"/>
          <w:marTop w:val="96"/>
          <w:marBottom w:val="0"/>
          <w:divBdr>
            <w:top w:val="none" w:sz="0" w:space="0" w:color="auto"/>
            <w:left w:val="none" w:sz="0" w:space="0" w:color="auto"/>
            <w:bottom w:val="none" w:sz="0" w:space="0" w:color="auto"/>
            <w:right w:val="none" w:sz="0" w:space="0" w:color="auto"/>
          </w:divBdr>
        </w:div>
      </w:divsChild>
    </w:div>
    <w:div w:id="1376486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12425332">
      <w:bodyDiv w:val="1"/>
      <w:marLeft w:val="0"/>
      <w:marRight w:val="0"/>
      <w:marTop w:val="0"/>
      <w:marBottom w:val="0"/>
      <w:divBdr>
        <w:top w:val="none" w:sz="0" w:space="0" w:color="auto"/>
        <w:left w:val="none" w:sz="0" w:space="0" w:color="auto"/>
        <w:bottom w:val="none" w:sz="0" w:space="0" w:color="auto"/>
        <w:right w:val="none" w:sz="0" w:space="0" w:color="auto"/>
      </w:divBdr>
      <w:divsChild>
        <w:div w:id="666176113">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7663">
      <w:bodyDiv w:val="1"/>
      <w:marLeft w:val="0"/>
      <w:marRight w:val="0"/>
      <w:marTop w:val="0"/>
      <w:marBottom w:val="0"/>
      <w:divBdr>
        <w:top w:val="none" w:sz="0" w:space="0" w:color="auto"/>
        <w:left w:val="none" w:sz="0" w:space="0" w:color="auto"/>
        <w:bottom w:val="none" w:sz="0" w:space="0" w:color="auto"/>
        <w:right w:val="none" w:sz="0" w:space="0" w:color="auto"/>
      </w:divBdr>
    </w:div>
    <w:div w:id="291326434">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9747480">
      <w:bodyDiv w:val="1"/>
      <w:marLeft w:val="0"/>
      <w:marRight w:val="0"/>
      <w:marTop w:val="0"/>
      <w:marBottom w:val="0"/>
      <w:divBdr>
        <w:top w:val="none" w:sz="0" w:space="0" w:color="auto"/>
        <w:left w:val="none" w:sz="0" w:space="0" w:color="auto"/>
        <w:bottom w:val="none" w:sz="0" w:space="0" w:color="auto"/>
        <w:right w:val="none" w:sz="0" w:space="0" w:color="auto"/>
      </w:divBdr>
      <w:divsChild>
        <w:div w:id="529491472">
          <w:marLeft w:val="1440"/>
          <w:marRight w:val="0"/>
          <w:marTop w:val="0"/>
          <w:marBottom w:val="0"/>
          <w:divBdr>
            <w:top w:val="none" w:sz="0" w:space="0" w:color="auto"/>
            <w:left w:val="none" w:sz="0" w:space="0" w:color="auto"/>
            <w:bottom w:val="none" w:sz="0" w:space="0" w:color="auto"/>
            <w:right w:val="none" w:sz="0" w:space="0" w:color="auto"/>
          </w:divBdr>
        </w:div>
      </w:divsChild>
    </w:div>
    <w:div w:id="370426563">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9081894">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4505551">
      <w:bodyDiv w:val="1"/>
      <w:marLeft w:val="0"/>
      <w:marRight w:val="0"/>
      <w:marTop w:val="0"/>
      <w:marBottom w:val="0"/>
      <w:divBdr>
        <w:top w:val="none" w:sz="0" w:space="0" w:color="auto"/>
        <w:left w:val="none" w:sz="0" w:space="0" w:color="auto"/>
        <w:bottom w:val="none" w:sz="0" w:space="0" w:color="auto"/>
        <w:right w:val="none" w:sz="0" w:space="0" w:color="auto"/>
      </w:divBdr>
      <w:divsChild>
        <w:div w:id="65616797">
          <w:marLeft w:val="1267"/>
          <w:marRight w:val="0"/>
          <w:marTop w:val="180"/>
          <w:marBottom w:val="0"/>
          <w:divBdr>
            <w:top w:val="none" w:sz="0" w:space="0" w:color="auto"/>
            <w:left w:val="none" w:sz="0" w:space="0" w:color="auto"/>
            <w:bottom w:val="none" w:sz="0" w:space="0" w:color="auto"/>
            <w:right w:val="none" w:sz="0" w:space="0" w:color="auto"/>
          </w:divBdr>
        </w:div>
        <w:div w:id="670986539">
          <w:marLeft w:val="1267"/>
          <w:marRight w:val="0"/>
          <w:marTop w:val="180"/>
          <w:marBottom w:val="0"/>
          <w:divBdr>
            <w:top w:val="none" w:sz="0" w:space="0" w:color="auto"/>
            <w:left w:val="none" w:sz="0" w:space="0" w:color="auto"/>
            <w:bottom w:val="none" w:sz="0" w:space="0" w:color="auto"/>
            <w:right w:val="none" w:sz="0" w:space="0" w:color="auto"/>
          </w:divBdr>
        </w:div>
        <w:div w:id="38477010">
          <w:marLeft w:val="1267"/>
          <w:marRight w:val="0"/>
          <w:marTop w:val="180"/>
          <w:marBottom w:val="0"/>
          <w:divBdr>
            <w:top w:val="none" w:sz="0" w:space="0" w:color="auto"/>
            <w:left w:val="none" w:sz="0" w:space="0" w:color="auto"/>
            <w:bottom w:val="none" w:sz="0" w:space="0" w:color="auto"/>
            <w:right w:val="none" w:sz="0" w:space="0" w:color="auto"/>
          </w:divBdr>
        </w:div>
      </w:divsChild>
    </w:div>
    <w:div w:id="645164808">
      <w:bodyDiv w:val="1"/>
      <w:marLeft w:val="0"/>
      <w:marRight w:val="0"/>
      <w:marTop w:val="0"/>
      <w:marBottom w:val="0"/>
      <w:divBdr>
        <w:top w:val="none" w:sz="0" w:space="0" w:color="auto"/>
        <w:left w:val="none" w:sz="0" w:space="0" w:color="auto"/>
        <w:bottom w:val="none" w:sz="0" w:space="0" w:color="auto"/>
        <w:right w:val="none" w:sz="0" w:space="0" w:color="auto"/>
      </w:divBdr>
      <w:divsChild>
        <w:div w:id="1249148514">
          <w:marLeft w:val="720"/>
          <w:marRight w:val="0"/>
          <w:marTop w:val="0"/>
          <w:marBottom w:val="0"/>
          <w:divBdr>
            <w:top w:val="none" w:sz="0" w:space="0" w:color="auto"/>
            <w:left w:val="none" w:sz="0" w:space="0" w:color="auto"/>
            <w:bottom w:val="none" w:sz="0" w:space="0" w:color="auto"/>
            <w:right w:val="none" w:sz="0" w:space="0" w:color="auto"/>
          </w:divBdr>
        </w:div>
      </w:divsChild>
    </w:div>
    <w:div w:id="692266404">
      <w:bodyDiv w:val="1"/>
      <w:marLeft w:val="0"/>
      <w:marRight w:val="0"/>
      <w:marTop w:val="0"/>
      <w:marBottom w:val="0"/>
      <w:divBdr>
        <w:top w:val="none" w:sz="0" w:space="0" w:color="auto"/>
        <w:left w:val="none" w:sz="0" w:space="0" w:color="auto"/>
        <w:bottom w:val="none" w:sz="0" w:space="0" w:color="auto"/>
        <w:right w:val="none" w:sz="0" w:space="0" w:color="auto"/>
      </w:divBdr>
    </w:div>
    <w:div w:id="734665369">
      <w:bodyDiv w:val="1"/>
      <w:marLeft w:val="0"/>
      <w:marRight w:val="0"/>
      <w:marTop w:val="0"/>
      <w:marBottom w:val="0"/>
      <w:divBdr>
        <w:top w:val="none" w:sz="0" w:space="0" w:color="auto"/>
        <w:left w:val="none" w:sz="0" w:space="0" w:color="auto"/>
        <w:bottom w:val="none" w:sz="0" w:space="0" w:color="auto"/>
        <w:right w:val="none" w:sz="0" w:space="0" w:color="auto"/>
      </w:divBdr>
      <w:divsChild>
        <w:div w:id="259994709">
          <w:marLeft w:val="432"/>
          <w:marRight w:val="0"/>
          <w:marTop w:val="240"/>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73524236">
      <w:bodyDiv w:val="1"/>
      <w:marLeft w:val="0"/>
      <w:marRight w:val="0"/>
      <w:marTop w:val="0"/>
      <w:marBottom w:val="0"/>
      <w:divBdr>
        <w:top w:val="none" w:sz="0" w:space="0" w:color="auto"/>
        <w:left w:val="none" w:sz="0" w:space="0" w:color="auto"/>
        <w:bottom w:val="none" w:sz="0" w:space="0" w:color="auto"/>
        <w:right w:val="none" w:sz="0" w:space="0" w:color="auto"/>
      </w:divBdr>
      <w:divsChild>
        <w:div w:id="2109304370">
          <w:marLeft w:val="1699"/>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0829120">
      <w:bodyDiv w:val="1"/>
      <w:marLeft w:val="0"/>
      <w:marRight w:val="0"/>
      <w:marTop w:val="0"/>
      <w:marBottom w:val="0"/>
      <w:divBdr>
        <w:top w:val="none" w:sz="0" w:space="0" w:color="auto"/>
        <w:left w:val="none" w:sz="0" w:space="0" w:color="auto"/>
        <w:bottom w:val="none" w:sz="0" w:space="0" w:color="auto"/>
        <w:right w:val="none" w:sz="0" w:space="0" w:color="auto"/>
      </w:divBdr>
      <w:divsChild>
        <w:div w:id="559944316">
          <w:marLeft w:val="720"/>
          <w:marRight w:val="0"/>
          <w:marTop w:val="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9292359">
      <w:bodyDiv w:val="1"/>
      <w:marLeft w:val="0"/>
      <w:marRight w:val="0"/>
      <w:marTop w:val="0"/>
      <w:marBottom w:val="0"/>
      <w:divBdr>
        <w:top w:val="none" w:sz="0" w:space="0" w:color="auto"/>
        <w:left w:val="none" w:sz="0" w:space="0" w:color="auto"/>
        <w:bottom w:val="none" w:sz="0" w:space="0" w:color="auto"/>
        <w:right w:val="none" w:sz="0" w:space="0" w:color="auto"/>
      </w:divBdr>
      <w:divsChild>
        <w:div w:id="439881040">
          <w:marLeft w:val="720"/>
          <w:marRight w:val="0"/>
          <w:marTop w:val="0"/>
          <w:marBottom w:val="0"/>
          <w:divBdr>
            <w:top w:val="none" w:sz="0" w:space="0" w:color="auto"/>
            <w:left w:val="none" w:sz="0" w:space="0" w:color="auto"/>
            <w:bottom w:val="none" w:sz="0" w:space="0" w:color="auto"/>
            <w:right w:val="none" w:sz="0" w:space="0" w:color="auto"/>
          </w:divBdr>
        </w:div>
      </w:divsChild>
    </w:div>
    <w:div w:id="1002049542">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233982">
      <w:bodyDiv w:val="1"/>
      <w:marLeft w:val="0"/>
      <w:marRight w:val="0"/>
      <w:marTop w:val="0"/>
      <w:marBottom w:val="0"/>
      <w:divBdr>
        <w:top w:val="none" w:sz="0" w:space="0" w:color="auto"/>
        <w:left w:val="none" w:sz="0" w:space="0" w:color="auto"/>
        <w:bottom w:val="none" w:sz="0" w:space="0" w:color="auto"/>
        <w:right w:val="none" w:sz="0" w:space="0" w:color="auto"/>
      </w:divBdr>
      <w:divsChild>
        <w:div w:id="734202820">
          <w:marLeft w:val="1267"/>
          <w:marRight w:val="0"/>
          <w:marTop w:val="180"/>
          <w:marBottom w:val="0"/>
          <w:divBdr>
            <w:top w:val="none" w:sz="0" w:space="0" w:color="auto"/>
            <w:left w:val="none" w:sz="0" w:space="0" w:color="auto"/>
            <w:bottom w:val="none" w:sz="0" w:space="0" w:color="auto"/>
            <w:right w:val="none" w:sz="0" w:space="0" w:color="auto"/>
          </w:divBdr>
        </w:div>
        <w:div w:id="1811245325">
          <w:marLeft w:val="1699"/>
          <w:marRight w:val="0"/>
          <w:marTop w:val="120"/>
          <w:marBottom w:val="0"/>
          <w:divBdr>
            <w:top w:val="none" w:sz="0" w:space="0" w:color="auto"/>
            <w:left w:val="none" w:sz="0" w:space="0" w:color="auto"/>
            <w:bottom w:val="none" w:sz="0" w:space="0" w:color="auto"/>
            <w:right w:val="none" w:sz="0" w:space="0" w:color="auto"/>
          </w:divBdr>
        </w:div>
        <w:div w:id="316763248">
          <w:marLeft w:val="1699"/>
          <w:marRight w:val="0"/>
          <w:marTop w:val="120"/>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81965">
      <w:bodyDiv w:val="1"/>
      <w:marLeft w:val="0"/>
      <w:marRight w:val="0"/>
      <w:marTop w:val="0"/>
      <w:marBottom w:val="0"/>
      <w:divBdr>
        <w:top w:val="none" w:sz="0" w:space="0" w:color="auto"/>
        <w:left w:val="none" w:sz="0" w:space="0" w:color="auto"/>
        <w:bottom w:val="none" w:sz="0" w:space="0" w:color="auto"/>
        <w:right w:val="none" w:sz="0" w:space="0" w:color="auto"/>
      </w:divBdr>
      <w:divsChild>
        <w:div w:id="1040783216">
          <w:marLeft w:val="432"/>
          <w:marRight w:val="0"/>
          <w:marTop w:val="240"/>
          <w:marBottom w:val="0"/>
          <w:divBdr>
            <w:top w:val="none" w:sz="0" w:space="0" w:color="auto"/>
            <w:left w:val="none" w:sz="0" w:space="0" w:color="auto"/>
            <w:bottom w:val="none" w:sz="0" w:space="0" w:color="auto"/>
            <w:right w:val="none" w:sz="0" w:space="0" w:color="auto"/>
          </w:divBdr>
        </w:div>
      </w:divsChild>
    </w:div>
    <w:div w:id="1121075658">
      <w:bodyDiv w:val="1"/>
      <w:marLeft w:val="0"/>
      <w:marRight w:val="0"/>
      <w:marTop w:val="0"/>
      <w:marBottom w:val="0"/>
      <w:divBdr>
        <w:top w:val="none" w:sz="0" w:space="0" w:color="auto"/>
        <w:left w:val="none" w:sz="0" w:space="0" w:color="auto"/>
        <w:bottom w:val="none" w:sz="0" w:space="0" w:color="auto"/>
        <w:right w:val="none" w:sz="0" w:space="0" w:color="auto"/>
      </w:divBdr>
      <w:divsChild>
        <w:div w:id="1954437448">
          <w:marLeft w:val="432"/>
          <w:marRight w:val="0"/>
          <w:marTop w:val="240"/>
          <w:marBottom w:val="0"/>
          <w:divBdr>
            <w:top w:val="none" w:sz="0" w:space="0" w:color="auto"/>
            <w:left w:val="none" w:sz="0" w:space="0" w:color="auto"/>
            <w:bottom w:val="none" w:sz="0" w:space="0" w:color="auto"/>
            <w:right w:val="none" w:sz="0" w:space="0" w:color="auto"/>
          </w:divBdr>
        </w:div>
        <w:div w:id="1051001354">
          <w:marLeft w:val="1267"/>
          <w:marRight w:val="0"/>
          <w:marTop w:val="180"/>
          <w:marBottom w:val="0"/>
          <w:divBdr>
            <w:top w:val="none" w:sz="0" w:space="0" w:color="auto"/>
            <w:left w:val="none" w:sz="0" w:space="0" w:color="auto"/>
            <w:bottom w:val="none" w:sz="0" w:space="0" w:color="auto"/>
            <w:right w:val="none" w:sz="0" w:space="0" w:color="auto"/>
          </w:divBdr>
        </w:div>
      </w:divsChild>
    </w:div>
    <w:div w:id="1139422631">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1799357">
      <w:bodyDiv w:val="1"/>
      <w:marLeft w:val="0"/>
      <w:marRight w:val="0"/>
      <w:marTop w:val="0"/>
      <w:marBottom w:val="0"/>
      <w:divBdr>
        <w:top w:val="none" w:sz="0" w:space="0" w:color="auto"/>
        <w:left w:val="none" w:sz="0" w:space="0" w:color="auto"/>
        <w:bottom w:val="none" w:sz="0" w:space="0" w:color="auto"/>
        <w:right w:val="none" w:sz="0" w:space="0" w:color="auto"/>
      </w:divBdr>
    </w:div>
    <w:div w:id="1196625134">
      <w:bodyDiv w:val="1"/>
      <w:marLeft w:val="0"/>
      <w:marRight w:val="0"/>
      <w:marTop w:val="0"/>
      <w:marBottom w:val="0"/>
      <w:divBdr>
        <w:top w:val="none" w:sz="0" w:space="0" w:color="auto"/>
        <w:left w:val="none" w:sz="0" w:space="0" w:color="auto"/>
        <w:bottom w:val="none" w:sz="0" w:space="0" w:color="auto"/>
        <w:right w:val="none" w:sz="0" w:space="0" w:color="auto"/>
      </w:divBdr>
      <w:divsChild>
        <w:div w:id="617369280">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13874989">
      <w:bodyDiv w:val="1"/>
      <w:marLeft w:val="0"/>
      <w:marRight w:val="0"/>
      <w:marTop w:val="0"/>
      <w:marBottom w:val="0"/>
      <w:divBdr>
        <w:top w:val="none" w:sz="0" w:space="0" w:color="auto"/>
        <w:left w:val="none" w:sz="0" w:space="0" w:color="auto"/>
        <w:bottom w:val="none" w:sz="0" w:space="0" w:color="auto"/>
        <w:right w:val="none" w:sz="0" w:space="0" w:color="auto"/>
      </w:divBdr>
      <w:divsChild>
        <w:div w:id="1757240715">
          <w:marLeft w:val="1267"/>
          <w:marRight w:val="0"/>
          <w:marTop w:val="180"/>
          <w:marBottom w:val="0"/>
          <w:divBdr>
            <w:top w:val="none" w:sz="0" w:space="0" w:color="auto"/>
            <w:left w:val="none" w:sz="0" w:space="0" w:color="auto"/>
            <w:bottom w:val="none" w:sz="0" w:space="0" w:color="auto"/>
            <w:right w:val="none" w:sz="0" w:space="0" w:color="auto"/>
          </w:divBdr>
        </w:div>
      </w:divsChild>
    </w:div>
    <w:div w:id="1317495453">
      <w:bodyDiv w:val="1"/>
      <w:marLeft w:val="0"/>
      <w:marRight w:val="0"/>
      <w:marTop w:val="0"/>
      <w:marBottom w:val="0"/>
      <w:divBdr>
        <w:top w:val="none" w:sz="0" w:space="0" w:color="auto"/>
        <w:left w:val="none" w:sz="0" w:space="0" w:color="auto"/>
        <w:bottom w:val="none" w:sz="0" w:space="0" w:color="auto"/>
        <w:right w:val="none" w:sz="0" w:space="0" w:color="auto"/>
      </w:divBdr>
      <w:divsChild>
        <w:div w:id="1402560481">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628065">
      <w:bodyDiv w:val="1"/>
      <w:marLeft w:val="0"/>
      <w:marRight w:val="0"/>
      <w:marTop w:val="0"/>
      <w:marBottom w:val="0"/>
      <w:divBdr>
        <w:top w:val="none" w:sz="0" w:space="0" w:color="auto"/>
        <w:left w:val="none" w:sz="0" w:space="0" w:color="auto"/>
        <w:bottom w:val="none" w:sz="0" w:space="0" w:color="auto"/>
        <w:right w:val="none" w:sz="0" w:space="0" w:color="auto"/>
      </w:divBdr>
    </w:div>
    <w:div w:id="1411269055">
      <w:bodyDiv w:val="1"/>
      <w:marLeft w:val="0"/>
      <w:marRight w:val="0"/>
      <w:marTop w:val="0"/>
      <w:marBottom w:val="0"/>
      <w:divBdr>
        <w:top w:val="none" w:sz="0" w:space="0" w:color="auto"/>
        <w:left w:val="none" w:sz="0" w:space="0" w:color="auto"/>
        <w:bottom w:val="none" w:sz="0" w:space="0" w:color="auto"/>
        <w:right w:val="none" w:sz="0" w:space="0" w:color="auto"/>
      </w:divBdr>
      <w:divsChild>
        <w:div w:id="914977789">
          <w:marLeft w:val="432"/>
          <w:marRight w:val="0"/>
          <w:marTop w:val="240"/>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2704295">
      <w:bodyDiv w:val="1"/>
      <w:marLeft w:val="0"/>
      <w:marRight w:val="0"/>
      <w:marTop w:val="0"/>
      <w:marBottom w:val="0"/>
      <w:divBdr>
        <w:top w:val="none" w:sz="0" w:space="0" w:color="auto"/>
        <w:left w:val="none" w:sz="0" w:space="0" w:color="auto"/>
        <w:bottom w:val="none" w:sz="0" w:space="0" w:color="auto"/>
        <w:right w:val="none" w:sz="0" w:space="0" w:color="auto"/>
      </w:divBdr>
      <w:divsChild>
        <w:div w:id="1389767392">
          <w:marLeft w:val="1267"/>
          <w:marRight w:val="0"/>
          <w:marTop w:val="180"/>
          <w:marBottom w:val="0"/>
          <w:divBdr>
            <w:top w:val="none" w:sz="0" w:space="0" w:color="auto"/>
            <w:left w:val="none" w:sz="0" w:space="0" w:color="auto"/>
            <w:bottom w:val="none" w:sz="0" w:space="0" w:color="auto"/>
            <w:right w:val="none" w:sz="0" w:space="0" w:color="auto"/>
          </w:divBdr>
        </w:div>
      </w:divsChild>
    </w:div>
    <w:div w:id="1452439583">
      <w:bodyDiv w:val="1"/>
      <w:marLeft w:val="0"/>
      <w:marRight w:val="0"/>
      <w:marTop w:val="0"/>
      <w:marBottom w:val="0"/>
      <w:divBdr>
        <w:top w:val="none" w:sz="0" w:space="0" w:color="auto"/>
        <w:left w:val="none" w:sz="0" w:space="0" w:color="auto"/>
        <w:bottom w:val="none" w:sz="0" w:space="0" w:color="auto"/>
        <w:right w:val="none" w:sz="0" w:space="0" w:color="auto"/>
      </w:divBdr>
      <w:divsChild>
        <w:div w:id="1761097092">
          <w:marLeft w:val="432"/>
          <w:marRight w:val="0"/>
          <w:marTop w:val="240"/>
          <w:marBottom w:val="0"/>
          <w:divBdr>
            <w:top w:val="none" w:sz="0" w:space="0" w:color="auto"/>
            <w:left w:val="none" w:sz="0" w:space="0" w:color="auto"/>
            <w:bottom w:val="none" w:sz="0" w:space="0" w:color="auto"/>
            <w:right w:val="none" w:sz="0" w:space="0" w:color="auto"/>
          </w:divBdr>
        </w:div>
        <w:div w:id="114032909">
          <w:marLeft w:val="432"/>
          <w:marRight w:val="0"/>
          <w:marTop w:val="24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19273135">
      <w:bodyDiv w:val="1"/>
      <w:marLeft w:val="0"/>
      <w:marRight w:val="0"/>
      <w:marTop w:val="0"/>
      <w:marBottom w:val="0"/>
      <w:divBdr>
        <w:top w:val="none" w:sz="0" w:space="0" w:color="auto"/>
        <w:left w:val="none" w:sz="0" w:space="0" w:color="auto"/>
        <w:bottom w:val="none" w:sz="0" w:space="0" w:color="auto"/>
        <w:right w:val="none" w:sz="0" w:space="0" w:color="auto"/>
      </w:divBdr>
      <w:divsChild>
        <w:div w:id="1909997705">
          <w:marLeft w:val="720"/>
          <w:marRight w:val="0"/>
          <w:marTop w:val="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698012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3847651">
      <w:bodyDiv w:val="1"/>
      <w:marLeft w:val="0"/>
      <w:marRight w:val="0"/>
      <w:marTop w:val="0"/>
      <w:marBottom w:val="0"/>
      <w:divBdr>
        <w:top w:val="none" w:sz="0" w:space="0" w:color="auto"/>
        <w:left w:val="none" w:sz="0" w:space="0" w:color="auto"/>
        <w:bottom w:val="none" w:sz="0" w:space="0" w:color="auto"/>
        <w:right w:val="none" w:sz="0" w:space="0" w:color="auto"/>
      </w:divBdr>
      <w:divsChild>
        <w:div w:id="1502085389">
          <w:marLeft w:val="432"/>
          <w:marRight w:val="0"/>
          <w:marTop w:val="240"/>
          <w:marBottom w:val="0"/>
          <w:divBdr>
            <w:top w:val="none" w:sz="0" w:space="0" w:color="auto"/>
            <w:left w:val="none" w:sz="0" w:space="0" w:color="auto"/>
            <w:bottom w:val="none" w:sz="0" w:space="0" w:color="auto"/>
            <w:right w:val="none" w:sz="0" w:space="0" w:color="auto"/>
          </w:divBdr>
        </w:div>
      </w:divsChild>
    </w:div>
    <w:div w:id="1757508467">
      <w:bodyDiv w:val="1"/>
      <w:marLeft w:val="0"/>
      <w:marRight w:val="0"/>
      <w:marTop w:val="0"/>
      <w:marBottom w:val="0"/>
      <w:divBdr>
        <w:top w:val="none" w:sz="0" w:space="0" w:color="auto"/>
        <w:left w:val="none" w:sz="0" w:space="0" w:color="auto"/>
        <w:bottom w:val="none" w:sz="0" w:space="0" w:color="auto"/>
        <w:right w:val="none" w:sz="0" w:space="0" w:color="auto"/>
      </w:divBdr>
      <w:divsChild>
        <w:div w:id="384765879">
          <w:marLeft w:val="1440"/>
          <w:marRight w:val="0"/>
          <w:marTop w:val="0"/>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6406102">
      <w:bodyDiv w:val="1"/>
      <w:marLeft w:val="0"/>
      <w:marRight w:val="0"/>
      <w:marTop w:val="0"/>
      <w:marBottom w:val="0"/>
      <w:divBdr>
        <w:top w:val="none" w:sz="0" w:space="0" w:color="auto"/>
        <w:left w:val="none" w:sz="0" w:space="0" w:color="auto"/>
        <w:bottom w:val="none" w:sz="0" w:space="0" w:color="auto"/>
        <w:right w:val="none" w:sz="0" w:space="0" w:color="auto"/>
      </w:divBdr>
      <w:divsChild>
        <w:div w:id="362945894">
          <w:marLeft w:val="720"/>
          <w:marRight w:val="0"/>
          <w:marTop w:val="0"/>
          <w:marBottom w:val="0"/>
          <w:divBdr>
            <w:top w:val="none" w:sz="0" w:space="0" w:color="auto"/>
            <w:left w:val="none" w:sz="0" w:space="0" w:color="auto"/>
            <w:bottom w:val="none" w:sz="0" w:space="0" w:color="auto"/>
            <w:right w:val="none" w:sz="0" w:space="0" w:color="auto"/>
          </w:divBdr>
        </w:div>
      </w:divsChild>
    </w:div>
    <w:div w:id="1828134620">
      <w:bodyDiv w:val="1"/>
      <w:marLeft w:val="0"/>
      <w:marRight w:val="0"/>
      <w:marTop w:val="0"/>
      <w:marBottom w:val="0"/>
      <w:divBdr>
        <w:top w:val="none" w:sz="0" w:space="0" w:color="auto"/>
        <w:left w:val="none" w:sz="0" w:space="0" w:color="auto"/>
        <w:bottom w:val="none" w:sz="0" w:space="0" w:color="auto"/>
        <w:right w:val="none" w:sz="0" w:space="0" w:color="auto"/>
      </w:divBdr>
    </w:div>
    <w:div w:id="1851942617">
      <w:bodyDiv w:val="1"/>
      <w:marLeft w:val="0"/>
      <w:marRight w:val="0"/>
      <w:marTop w:val="0"/>
      <w:marBottom w:val="0"/>
      <w:divBdr>
        <w:top w:val="none" w:sz="0" w:space="0" w:color="auto"/>
        <w:left w:val="none" w:sz="0" w:space="0" w:color="auto"/>
        <w:bottom w:val="none" w:sz="0" w:space="0" w:color="auto"/>
        <w:right w:val="none" w:sz="0" w:space="0" w:color="auto"/>
      </w:divBdr>
      <w:divsChild>
        <w:div w:id="590428310">
          <w:marLeft w:val="432"/>
          <w:marRight w:val="0"/>
          <w:marTop w:val="240"/>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78277386">
      <w:bodyDiv w:val="1"/>
      <w:marLeft w:val="0"/>
      <w:marRight w:val="0"/>
      <w:marTop w:val="0"/>
      <w:marBottom w:val="0"/>
      <w:divBdr>
        <w:top w:val="none" w:sz="0" w:space="0" w:color="auto"/>
        <w:left w:val="none" w:sz="0" w:space="0" w:color="auto"/>
        <w:bottom w:val="none" w:sz="0" w:space="0" w:color="auto"/>
        <w:right w:val="none" w:sz="0" w:space="0" w:color="auto"/>
      </w:divBdr>
      <w:divsChild>
        <w:div w:id="1526288025">
          <w:marLeft w:val="432"/>
          <w:marRight w:val="0"/>
          <w:marTop w:val="24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15940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738782">
      <w:bodyDiv w:val="1"/>
      <w:marLeft w:val="0"/>
      <w:marRight w:val="0"/>
      <w:marTop w:val="0"/>
      <w:marBottom w:val="0"/>
      <w:divBdr>
        <w:top w:val="none" w:sz="0" w:space="0" w:color="auto"/>
        <w:left w:val="none" w:sz="0" w:space="0" w:color="auto"/>
        <w:bottom w:val="none" w:sz="0" w:space="0" w:color="auto"/>
        <w:right w:val="none" w:sz="0" w:space="0" w:color="auto"/>
      </w:divBdr>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4141656">
      <w:bodyDiv w:val="1"/>
      <w:marLeft w:val="0"/>
      <w:marRight w:val="0"/>
      <w:marTop w:val="0"/>
      <w:marBottom w:val="0"/>
      <w:divBdr>
        <w:top w:val="none" w:sz="0" w:space="0" w:color="auto"/>
        <w:left w:val="none" w:sz="0" w:space="0" w:color="auto"/>
        <w:bottom w:val="none" w:sz="0" w:space="0" w:color="auto"/>
        <w:right w:val="none" w:sz="0" w:space="0" w:color="auto"/>
      </w:divBdr>
      <w:divsChild>
        <w:div w:id="575363425">
          <w:marLeft w:val="432"/>
          <w:marRight w:val="0"/>
          <w:marTop w:val="2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580660">
      <w:bodyDiv w:val="1"/>
      <w:marLeft w:val="0"/>
      <w:marRight w:val="0"/>
      <w:marTop w:val="0"/>
      <w:marBottom w:val="0"/>
      <w:divBdr>
        <w:top w:val="none" w:sz="0" w:space="0" w:color="auto"/>
        <w:left w:val="none" w:sz="0" w:space="0" w:color="auto"/>
        <w:bottom w:val="none" w:sz="0" w:space="0" w:color="auto"/>
        <w:right w:val="none" w:sz="0" w:space="0" w:color="auto"/>
      </w:divBdr>
      <w:divsChild>
        <w:div w:id="1368024524">
          <w:marLeft w:val="432"/>
          <w:marRight w:val="0"/>
          <w:marTop w:val="240"/>
          <w:marBottom w:val="0"/>
          <w:divBdr>
            <w:top w:val="none" w:sz="0" w:space="0" w:color="auto"/>
            <w:left w:val="none" w:sz="0" w:space="0" w:color="auto"/>
            <w:bottom w:val="none" w:sz="0" w:space="0" w:color="auto"/>
            <w:right w:val="none" w:sz="0" w:space="0" w:color="auto"/>
          </w:divBdr>
        </w:div>
      </w:divsChild>
    </w:div>
    <w:div w:id="2057505651">
      <w:bodyDiv w:val="1"/>
      <w:marLeft w:val="0"/>
      <w:marRight w:val="0"/>
      <w:marTop w:val="0"/>
      <w:marBottom w:val="0"/>
      <w:divBdr>
        <w:top w:val="none" w:sz="0" w:space="0" w:color="auto"/>
        <w:left w:val="none" w:sz="0" w:space="0" w:color="auto"/>
        <w:bottom w:val="none" w:sz="0" w:space="0" w:color="auto"/>
        <w:right w:val="none" w:sz="0" w:space="0" w:color="auto"/>
      </w:divBdr>
      <w:divsChild>
        <w:div w:id="148643799">
          <w:marLeft w:val="432"/>
          <w:marRight w:val="0"/>
          <w:marTop w:val="240"/>
          <w:marBottom w:val="0"/>
          <w:divBdr>
            <w:top w:val="none" w:sz="0" w:space="0" w:color="auto"/>
            <w:left w:val="none" w:sz="0" w:space="0" w:color="auto"/>
            <w:bottom w:val="none" w:sz="0" w:space="0" w:color="auto"/>
            <w:right w:val="none" w:sz="0" w:space="0" w:color="auto"/>
          </w:divBdr>
        </w:div>
      </w:divsChild>
    </w:div>
    <w:div w:id="2132673524">
      <w:bodyDiv w:val="1"/>
      <w:marLeft w:val="0"/>
      <w:marRight w:val="0"/>
      <w:marTop w:val="0"/>
      <w:marBottom w:val="0"/>
      <w:divBdr>
        <w:top w:val="none" w:sz="0" w:space="0" w:color="auto"/>
        <w:left w:val="none" w:sz="0" w:space="0" w:color="auto"/>
        <w:bottom w:val="none" w:sz="0" w:space="0" w:color="auto"/>
        <w:right w:val="none" w:sz="0" w:space="0" w:color="auto"/>
      </w:divBdr>
      <w:divsChild>
        <w:div w:id="1231959547">
          <w:marLeft w:val="1699"/>
          <w:marRight w:val="0"/>
          <w:marTop w:val="12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8/Invitation/"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24E841-82FE-4442-996E-A6A5C7EDA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2822</Words>
  <Characters>16086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18871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Abdellatif Salah</cp:lastModifiedBy>
  <cp:revision>2</cp:revision>
  <cp:lastPrinted>2019-05-03T14:24:00Z</cp:lastPrinted>
  <dcterms:created xsi:type="dcterms:W3CDTF">2019-08-16T14:04:00Z</dcterms:created>
  <dcterms:modified xsi:type="dcterms:W3CDTF">2019-08-16T14:04:00Z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